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484F1AA1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9E15DE" w:rsidRPr="000F40E2">
        <w:rPr>
          <w:b/>
          <w:sz w:val="24"/>
        </w:rPr>
        <w:t xml:space="preserve">Dolby Laboratories Inc., Ericsson LM, Fraunhofer IIS, Huawei Technologies Co Ltd., Nokia Corporation, NTT, Orange, Panasonic </w:t>
      </w:r>
      <w:r w:rsidR="007D2235">
        <w:rPr>
          <w:b/>
          <w:sz w:val="24"/>
        </w:rPr>
        <w:t xml:space="preserve">Holdings </w:t>
      </w:r>
      <w:r w:rsidR="009E15DE" w:rsidRPr="000F40E2">
        <w:rPr>
          <w:b/>
          <w:sz w:val="24"/>
        </w:rPr>
        <w:t xml:space="preserve">Corporation, Philips International B.V., Qualcomm Incorporated, </w:t>
      </w:r>
      <w:proofErr w:type="spellStart"/>
      <w:r w:rsidR="009E15DE" w:rsidRPr="000F40E2">
        <w:rPr>
          <w:b/>
          <w:sz w:val="24"/>
        </w:rPr>
        <w:t>VoiceAge</w:t>
      </w:r>
      <w:proofErr w:type="spellEnd"/>
      <w:r w:rsidR="009E15DE" w:rsidRPr="000F40E2">
        <w:rPr>
          <w:b/>
          <w:sz w:val="24"/>
        </w:rPr>
        <w:t xml:space="preserve"> Corporation</w:t>
      </w:r>
    </w:p>
    <w:p w14:paraId="5E969D5E" w14:textId="3C0FF196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D90D8C" w:rsidRPr="00D90D8C">
        <w:rPr>
          <w:rFonts w:cs="Arial"/>
          <w:b/>
          <w:sz w:val="24"/>
          <w:szCs w:val="24"/>
          <w:lang w:val="en-US" w:eastAsia="ja-JP"/>
        </w:rPr>
        <w:t>Volunteering PC Contributors for HL</w:t>
      </w:r>
      <w:r w:rsidR="00D90D8C">
        <w:rPr>
          <w:rFonts w:cs="Arial"/>
          <w:b/>
          <w:sz w:val="24"/>
          <w:szCs w:val="24"/>
          <w:lang w:val="en-US" w:eastAsia="ja-JP"/>
        </w:rPr>
        <w:t>,</w:t>
      </w:r>
      <w:r w:rsidR="00D90D8C" w:rsidRPr="00D90D8C">
        <w:rPr>
          <w:rFonts w:cs="Arial"/>
          <w:b/>
          <w:sz w:val="24"/>
          <w:szCs w:val="24"/>
          <w:lang w:val="en-US" w:eastAsia="ja-JP"/>
        </w:rPr>
        <w:t xml:space="preserve"> CL</w:t>
      </w:r>
      <w:r w:rsidR="003A5C6E">
        <w:rPr>
          <w:rFonts w:cs="Arial"/>
          <w:b/>
          <w:sz w:val="24"/>
          <w:szCs w:val="24"/>
          <w:lang w:val="en-US" w:eastAsia="ja-JP"/>
        </w:rPr>
        <w:t>,</w:t>
      </w:r>
      <w:r w:rsidR="00D90D8C" w:rsidRPr="00D90D8C">
        <w:rPr>
          <w:rFonts w:cs="Arial"/>
          <w:b/>
          <w:sz w:val="24"/>
          <w:szCs w:val="24"/>
          <w:lang w:val="en-US" w:eastAsia="ja-JP"/>
        </w:rPr>
        <w:t xml:space="preserve"> and MC tasks</w:t>
      </w:r>
    </w:p>
    <w:p w14:paraId="53200C05" w14:textId="7F3AAD3E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81747E">
        <w:rPr>
          <w:rFonts w:cs="Arial"/>
          <w:b/>
          <w:sz w:val="24"/>
          <w:szCs w:val="24"/>
          <w:lang w:val="en-US" w:eastAsia="ja-JP"/>
        </w:rPr>
        <w:t>Agreement</w:t>
      </w:r>
    </w:p>
    <w:p w14:paraId="0F79F2BD" w14:textId="49E27D12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1161B8">
        <w:rPr>
          <w:rFonts w:cs="Arial"/>
          <w:b/>
          <w:sz w:val="24"/>
          <w:szCs w:val="24"/>
          <w:lang w:val="en-US" w:eastAsia="ja-JP"/>
        </w:rPr>
        <w:t>1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F42450">
        <w:rPr>
          <w:rFonts w:cs="Arial"/>
          <w:b/>
          <w:sz w:val="24"/>
          <w:szCs w:val="24"/>
          <w:lang w:val="en-US" w:eastAsia="ja-JP"/>
        </w:rPr>
        <w:t>3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28615B58" w14:textId="204AFB3C" w:rsidR="00D41EB9" w:rsidRDefault="001F1441" w:rsidP="00D41EB9">
      <w:pPr>
        <w:pStyle w:val="Heading1"/>
        <w:rPr>
          <w:lang w:val="en-CA" w:eastAsia="fr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lang w:val="en-CA" w:eastAsia="fr-CA"/>
        </w:rPr>
        <w:t>Introduction</w:t>
      </w:r>
    </w:p>
    <w:p w14:paraId="6FD2B966" w14:textId="5BB30AF9" w:rsidR="00D80FBB" w:rsidRPr="0042388E" w:rsidRDefault="001F1441" w:rsidP="00626E0B">
      <w:pPr>
        <w:rPr>
          <w:lang w:val="en-CA" w:eastAsia="fr-CA"/>
        </w:rPr>
      </w:pPr>
      <w:r>
        <w:rPr>
          <w:lang w:val="en-US"/>
        </w:rPr>
        <w:t xml:space="preserve">At the last </w:t>
      </w:r>
      <w:r w:rsidR="00DA522C">
        <w:rPr>
          <w:lang w:val="en-US"/>
        </w:rPr>
        <w:t xml:space="preserve">Audio SWG </w:t>
      </w:r>
      <w:r>
        <w:rPr>
          <w:lang w:val="en-US"/>
        </w:rPr>
        <w:t xml:space="preserve">call </w:t>
      </w:r>
      <w:r w:rsidR="001334D0">
        <w:rPr>
          <w:lang w:val="en-US"/>
        </w:rPr>
        <w:t xml:space="preserve">dedicated to IVAS, contribution </w:t>
      </w:r>
      <w:r w:rsidR="001B3991">
        <w:rPr>
          <w:lang w:val="en-US"/>
        </w:rPr>
        <w:fldChar w:fldCharType="begin"/>
      </w:r>
      <w:r w:rsidR="001B3991">
        <w:rPr>
          <w:lang w:val="en-US"/>
        </w:rPr>
        <w:instrText xml:space="preserve"> REF _Ref131085954 \r \h </w:instrText>
      </w:r>
      <w:r w:rsidR="001B3991">
        <w:rPr>
          <w:lang w:val="en-US"/>
        </w:rPr>
      </w:r>
      <w:r w:rsidR="001B3991">
        <w:rPr>
          <w:lang w:val="en-US"/>
        </w:rPr>
        <w:fldChar w:fldCharType="separate"/>
      </w:r>
      <w:r w:rsidR="001B3991">
        <w:rPr>
          <w:lang w:val="en-US"/>
        </w:rPr>
        <w:t>[1]</w:t>
      </w:r>
      <w:r w:rsidR="001B3991">
        <w:rPr>
          <w:lang w:val="en-US"/>
        </w:rPr>
        <w:fldChar w:fldCharType="end"/>
      </w:r>
      <w:r w:rsidR="001334D0">
        <w:rPr>
          <w:lang w:val="en-US"/>
        </w:rPr>
        <w:t xml:space="preserve"> </w:t>
      </w:r>
      <w:r w:rsidR="00A7475D">
        <w:rPr>
          <w:lang w:val="en-US"/>
        </w:rPr>
        <w:t xml:space="preserve">discussed </w:t>
      </w:r>
      <w:r w:rsidR="003A5C6E">
        <w:rPr>
          <w:lang w:val="en-US"/>
        </w:rPr>
        <w:t>the</w:t>
      </w:r>
      <w:r w:rsidR="00213E92">
        <w:rPr>
          <w:lang w:val="en-CA" w:eastAsia="fr-CA"/>
        </w:rPr>
        <w:t xml:space="preserve"> need to contract Host </w:t>
      </w:r>
      <w:r w:rsidR="00472848">
        <w:rPr>
          <w:lang w:val="en-CA" w:eastAsia="fr-CA"/>
        </w:rPr>
        <w:t xml:space="preserve">Lab (HL),  </w:t>
      </w:r>
      <w:r w:rsidR="00213E92">
        <w:rPr>
          <w:lang w:val="en-CA" w:eastAsia="fr-CA"/>
        </w:rPr>
        <w:t xml:space="preserve">Cross-check </w:t>
      </w:r>
      <w:r w:rsidR="00472848">
        <w:rPr>
          <w:lang w:val="en-CA" w:eastAsia="fr-CA"/>
        </w:rPr>
        <w:t>L</w:t>
      </w:r>
      <w:r w:rsidR="00213E92">
        <w:rPr>
          <w:lang w:val="en-CA" w:eastAsia="fr-CA"/>
        </w:rPr>
        <w:t>ab</w:t>
      </w:r>
      <w:r w:rsidR="00472848">
        <w:rPr>
          <w:lang w:val="en-CA" w:eastAsia="fr-CA"/>
        </w:rPr>
        <w:t xml:space="preserve"> (CL), and </w:t>
      </w:r>
      <w:r w:rsidR="00F9308B">
        <w:rPr>
          <w:lang w:val="en-CA" w:eastAsia="fr-CA"/>
        </w:rPr>
        <w:t>Material Collection entity (MC)</w:t>
      </w:r>
      <w:r w:rsidR="00D815D6">
        <w:t xml:space="preserve">. </w:t>
      </w:r>
      <w:r w:rsidR="00FE2CF0">
        <w:rPr>
          <w:lang w:val="en-US"/>
        </w:rPr>
        <w:t>As</w:t>
      </w:r>
      <w:r w:rsidR="00FE2CF0" w:rsidRPr="00FF09FC">
        <w:rPr>
          <w:lang w:val="en-US"/>
        </w:rPr>
        <w:t xml:space="preserve"> </w:t>
      </w:r>
      <w:r w:rsidR="00FE2CF0">
        <w:rPr>
          <w:lang w:val="en-US"/>
        </w:rPr>
        <w:t xml:space="preserve">it was agreed to carry out the joint development of the scripts </w:t>
      </w:r>
      <w:r w:rsidR="00CA7C0B">
        <w:rPr>
          <w:lang w:val="en-US"/>
        </w:rPr>
        <w:t xml:space="preserve">for IVAS Selection </w:t>
      </w:r>
      <w:r w:rsidR="00FE2CF0">
        <w:rPr>
          <w:lang w:val="en-US"/>
        </w:rPr>
        <w:t xml:space="preserve">in a </w:t>
      </w:r>
      <w:r w:rsidR="00F37B2F">
        <w:rPr>
          <w:lang w:val="en-US"/>
        </w:rPr>
        <w:t>public space</w:t>
      </w:r>
      <w:r w:rsidR="00626E0B">
        <w:rPr>
          <w:lang w:val="en-US"/>
        </w:rPr>
        <w:t xml:space="preserve"> of the </w:t>
      </w:r>
      <w:r w:rsidR="00FE2CF0">
        <w:rPr>
          <w:lang w:val="en-US"/>
        </w:rPr>
        <w:t>3GPP Gitlab repository</w:t>
      </w:r>
      <w:r w:rsidR="00626E0B">
        <w:rPr>
          <w:lang w:val="en-US"/>
        </w:rPr>
        <w:t xml:space="preserve">, </w:t>
      </w:r>
      <w:r w:rsidR="00A77F06">
        <w:rPr>
          <w:lang w:val="en-US"/>
        </w:rPr>
        <w:t xml:space="preserve">thus open for inspection by anybody, </w:t>
      </w:r>
      <w:r w:rsidR="00626E0B">
        <w:rPr>
          <w:lang w:val="en-US"/>
        </w:rPr>
        <w:t xml:space="preserve">it was proposed in </w:t>
      </w:r>
      <w:r w:rsidR="00B802CF">
        <w:rPr>
          <w:lang w:val="en-US"/>
        </w:rPr>
        <w:fldChar w:fldCharType="begin"/>
      </w:r>
      <w:r w:rsidR="00B802CF">
        <w:rPr>
          <w:lang w:val="en-US"/>
        </w:rPr>
        <w:instrText xml:space="preserve"> REF _Ref131085954 \r \h </w:instrText>
      </w:r>
      <w:r w:rsidR="00B802CF">
        <w:rPr>
          <w:lang w:val="en-US"/>
        </w:rPr>
      </w:r>
      <w:r w:rsidR="00B802CF">
        <w:rPr>
          <w:lang w:val="en-US"/>
        </w:rPr>
        <w:fldChar w:fldCharType="separate"/>
      </w:r>
      <w:r w:rsidR="00B802CF">
        <w:rPr>
          <w:lang w:val="en-US"/>
        </w:rPr>
        <w:t>[1]</w:t>
      </w:r>
      <w:r w:rsidR="00B802CF">
        <w:rPr>
          <w:lang w:val="en-US"/>
        </w:rPr>
        <w:fldChar w:fldCharType="end"/>
      </w:r>
      <w:r w:rsidR="00626E0B">
        <w:rPr>
          <w:lang w:val="en-US"/>
        </w:rPr>
        <w:t xml:space="preserve"> to</w:t>
      </w:r>
      <w:r w:rsidR="00D80FBB">
        <w:rPr>
          <w:lang w:val="en-US"/>
        </w:rPr>
        <w:t xml:space="preserve"> </w:t>
      </w:r>
      <w:r w:rsidR="00626E0B">
        <w:rPr>
          <w:lang w:val="en-US"/>
        </w:rPr>
        <w:t>p</w:t>
      </w:r>
      <w:r w:rsidR="00BE10DA">
        <w:rPr>
          <w:lang w:val="en-US"/>
        </w:rPr>
        <w:t xml:space="preserve">erforming </w:t>
      </w:r>
      <w:r w:rsidR="00DC1502">
        <w:rPr>
          <w:lang w:val="en-US"/>
        </w:rPr>
        <w:t>HL</w:t>
      </w:r>
      <w:r w:rsidR="00BD06BD">
        <w:rPr>
          <w:lang w:val="en-US"/>
        </w:rPr>
        <w:t>,</w:t>
      </w:r>
      <w:r w:rsidR="00DC1502">
        <w:rPr>
          <w:lang w:val="en-US"/>
        </w:rPr>
        <w:t xml:space="preserve"> CL</w:t>
      </w:r>
      <w:r w:rsidR="002858F6">
        <w:rPr>
          <w:lang w:val="en-US"/>
        </w:rPr>
        <w:t>,</w:t>
      </w:r>
      <w:r w:rsidR="00DC1502">
        <w:rPr>
          <w:lang w:val="en-US"/>
        </w:rPr>
        <w:t xml:space="preserve"> </w:t>
      </w:r>
      <w:r w:rsidR="00BD06BD">
        <w:rPr>
          <w:lang w:val="en-US"/>
        </w:rPr>
        <w:t xml:space="preserve">and MC </w:t>
      </w:r>
      <w:r w:rsidR="00BE10DA">
        <w:rPr>
          <w:lang w:val="en-US"/>
        </w:rPr>
        <w:t xml:space="preserve">tasks on voluntary basis without </w:t>
      </w:r>
      <w:r w:rsidR="00A77F06">
        <w:rPr>
          <w:lang w:val="en-US"/>
        </w:rPr>
        <w:t xml:space="preserve">a </w:t>
      </w:r>
      <w:r w:rsidR="00BE10DA">
        <w:rPr>
          <w:lang w:val="en-US"/>
        </w:rPr>
        <w:t xml:space="preserve">need for </w:t>
      </w:r>
      <w:r w:rsidR="00550FF2">
        <w:rPr>
          <w:lang w:val="en-US"/>
        </w:rPr>
        <w:t xml:space="preserve">a </w:t>
      </w:r>
      <w:r w:rsidR="00BE10DA">
        <w:rPr>
          <w:lang w:val="en-US"/>
        </w:rPr>
        <w:t>contract.</w:t>
      </w:r>
      <w:r w:rsidR="00A77F06">
        <w:rPr>
          <w:lang w:val="en-US"/>
        </w:rPr>
        <w:t xml:space="preserve"> This proposal was agreed in the Audio SWG.</w:t>
      </w:r>
    </w:p>
    <w:p w14:paraId="29405269" w14:textId="77777777" w:rsidR="00496694" w:rsidRDefault="00496694" w:rsidP="00496694">
      <w:pPr>
        <w:pStyle w:val="Heading1NoNumber"/>
      </w:pPr>
      <w:r>
        <w:t>Proposal</w:t>
      </w:r>
    </w:p>
    <w:p w14:paraId="76903156" w14:textId="30E96A94" w:rsidR="00065A54" w:rsidRDefault="002858F6" w:rsidP="00065A54">
      <w:r>
        <w:t>As a follow up to this agreement, the Public Collaboration Contributors</w:t>
      </w:r>
      <w:r w:rsidR="00B95E2E">
        <w:t xml:space="preserve"> volunteer to take care of the tasks of HL, CL, and MC.</w:t>
      </w:r>
      <w:r w:rsidR="00A44D65">
        <w:t xml:space="preserve"> It is further propose</w:t>
      </w:r>
      <w:r w:rsidR="003A6A2E">
        <w:t>d</w:t>
      </w:r>
      <w:r w:rsidR="00A44D65">
        <w:t xml:space="preserve"> to reflect </w:t>
      </w:r>
      <w:r w:rsidR="007710BC">
        <w:t>this</w:t>
      </w:r>
      <w:r w:rsidR="00A44D65">
        <w:t xml:space="preserve"> in section 3.2 of the Test Plan, IVAS-8a </w:t>
      </w:r>
      <w:r w:rsidR="00B802CF">
        <w:fldChar w:fldCharType="begin"/>
      </w:r>
      <w:r w:rsidR="00B802CF">
        <w:instrText xml:space="preserve"> REF _Ref131085974 \r \h </w:instrText>
      </w:r>
      <w:r w:rsidR="00B802CF">
        <w:fldChar w:fldCharType="separate"/>
      </w:r>
      <w:r w:rsidR="00B802CF">
        <w:t>[2]</w:t>
      </w:r>
      <w:r w:rsidR="00B802CF">
        <w:fldChar w:fldCharType="end"/>
      </w:r>
      <w:r w:rsidR="003A6A2E">
        <w:t>, as follows</w:t>
      </w:r>
      <w:r w:rsidR="000740C3">
        <w:t>:</w:t>
      </w:r>
    </w:p>
    <w:p w14:paraId="723EAF9F" w14:textId="77777777" w:rsidR="003A6A2E" w:rsidRDefault="003A6A2E" w:rsidP="00C12AA7"/>
    <w:p w14:paraId="7C09F2E1" w14:textId="31C51EE3" w:rsidR="00C12AA7" w:rsidRPr="004752B2" w:rsidRDefault="00C12AA7" w:rsidP="00C12AA7">
      <w:r w:rsidRPr="004752B2">
        <w:rPr>
          <w:rFonts w:hint="eastAsia"/>
        </w:rPr>
        <w:t xml:space="preserve">HL: </w:t>
      </w:r>
      <w:r>
        <w:t xml:space="preserve">Contributors of </w:t>
      </w:r>
      <w:r w:rsidR="003A6A2E">
        <w:t xml:space="preserve">the Public Collaboration </w:t>
      </w:r>
    </w:p>
    <w:p w14:paraId="24B7A790" w14:textId="7E09D2B4" w:rsidR="00C12AA7" w:rsidRDefault="00C12AA7" w:rsidP="00C12AA7">
      <w:r w:rsidRPr="004752B2">
        <w:rPr>
          <w:rFonts w:hint="eastAsia"/>
        </w:rPr>
        <w:t>CL:</w:t>
      </w:r>
      <w:r w:rsidR="003A6A2E">
        <w:t xml:space="preserve"> Contributors of the Public Collaboration</w:t>
      </w:r>
    </w:p>
    <w:p w14:paraId="34A402AD" w14:textId="6BA83DFC" w:rsidR="00C12AA7" w:rsidRPr="007D19E8" w:rsidRDefault="00C12AA7" w:rsidP="00C12AA7">
      <w:r>
        <w:t>MC:</w:t>
      </w:r>
      <w:r w:rsidR="003A6A2E">
        <w:t xml:space="preserve"> Contributors of the Public Collaboration</w:t>
      </w:r>
    </w:p>
    <w:p w14:paraId="68E0DD9B" w14:textId="6E26689F" w:rsidR="003A6A2E" w:rsidRDefault="003A6A2E" w:rsidP="003A6A2E">
      <w:pPr>
        <w:pStyle w:val="Heading1NoNumber"/>
      </w:pPr>
      <w:r>
        <w:t>References</w:t>
      </w:r>
    </w:p>
    <w:p w14:paraId="66BD5062" w14:textId="35657B83" w:rsidR="00943A1F" w:rsidRPr="00347D0B" w:rsidRDefault="00943A1F" w:rsidP="00E53464">
      <w:pPr>
        <w:pStyle w:val="References"/>
        <w:rPr>
          <w:rFonts w:ascii="Arial" w:hAnsi="Arial" w:cs="Arial"/>
          <w:sz w:val="20"/>
          <w:lang w:val="en-CA"/>
        </w:rPr>
      </w:pPr>
      <w:bookmarkStart w:id="8" w:name="_Ref131085954"/>
      <w:bookmarkStart w:id="9" w:name="_Ref124353268"/>
      <w:bookmarkStart w:id="10" w:name="_Ref108103847"/>
      <w:r w:rsidRPr="00347D0B">
        <w:rPr>
          <w:rFonts w:ascii="Arial" w:hAnsi="Arial" w:cs="Arial"/>
          <w:sz w:val="20"/>
          <w:lang w:val="en-US"/>
        </w:rPr>
        <w:t xml:space="preserve">S4aA230028: </w:t>
      </w:r>
      <w:r w:rsidR="00E223DF" w:rsidRPr="00347D0B">
        <w:rPr>
          <w:rFonts w:ascii="Arial" w:hAnsi="Arial" w:cs="Arial"/>
          <w:sz w:val="20"/>
          <w:lang w:val="en-US"/>
        </w:rPr>
        <w:t>Some open issues related to IVAS Selection Test and Selection Test Plan</w:t>
      </w:r>
      <w:r w:rsidR="00C502C4" w:rsidRPr="00347D0B">
        <w:rPr>
          <w:rFonts w:ascii="Arial" w:hAnsi="Arial" w:cs="Arial"/>
          <w:sz w:val="20"/>
          <w:lang w:val="en-US"/>
        </w:rPr>
        <w:t>.</w:t>
      </w:r>
      <w:bookmarkEnd w:id="8"/>
    </w:p>
    <w:p w14:paraId="54ABDC41" w14:textId="5FD5B301" w:rsidR="00414479" w:rsidRPr="00982BE3" w:rsidRDefault="001B3991" w:rsidP="00E53464">
      <w:pPr>
        <w:pStyle w:val="References"/>
        <w:rPr>
          <w:rFonts w:ascii="Arial" w:hAnsi="Arial" w:cs="Arial"/>
          <w:sz w:val="20"/>
          <w:lang w:val="en-CA"/>
        </w:rPr>
      </w:pPr>
      <w:bookmarkStart w:id="11" w:name="_Ref131085974"/>
      <w:r w:rsidRPr="00347D0B">
        <w:rPr>
          <w:rFonts w:ascii="Arial" w:hAnsi="Arial" w:cs="Arial"/>
          <w:sz w:val="20"/>
          <w:lang w:val="en-US"/>
        </w:rPr>
        <w:t>S4aA230035</w:t>
      </w:r>
      <w:r w:rsidR="00414479" w:rsidRPr="00347D0B">
        <w:rPr>
          <w:rFonts w:ascii="Arial" w:hAnsi="Arial" w:cs="Arial"/>
          <w:sz w:val="20"/>
          <w:lang w:val="en-CA"/>
        </w:rPr>
        <w:t xml:space="preserve">: </w:t>
      </w:r>
      <w:r w:rsidR="00414479" w:rsidRPr="00347D0B">
        <w:rPr>
          <w:rFonts w:ascii="Arial" w:hAnsi="Arial" w:cs="Arial"/>
          <w:sz w:val="20"/>
        </w:rPr>
        <w:t xml:space="preserve">IVAS Permanent Document IVAS-8a: </w:t>
      </w:r>
      <w:r w:rsidR="00414479" w:rsidRPr="00347D0B">
        <w:rPr>
          <w:rFonts w:ascii="Arial" w:hAnsi="Arial" w:cs="Arial"/>
          <w:sz w:val="20"/>
          <w:lang w:val="en-US"/>
        </w:rPr>
        <w:t>Test Plan for Selection Phase, v.0.</w:t>
      </w:r>
      <w:r w:rsidR="00490DB2" w:rsidRPr="00347D0B">
        <w:rPr>
          <w:rFonts w:ascii="Arial" w:hAnsi="Arial" w:cs="Arial"/>
          <w:sz w:val="20"/>
          <w:lang w:val="en-US"/>
        </w:rPr>
        <w:t>7</w:t>
      </w:r>
      <w:r w:rsidR="00414479" w:rsidRPr="00347D0B">
        <w:rPr>
          <w:rFonts w:ascii="Arial" w:hAnsi="Arial" w:cs="Arial"/>
          <w:sz w:val="20"/>
          <w:lang w:val="en-US"/>
        </w:rPr>
        <w:t>.</w:t>
      </w:r>
      <w:r w:rsidRPr="00347D0B">
        <w:rPr>
          <w:rFonts w:ascii="Arial" w:hAnsi="Arial" w:cs="Arial"/>
          <w:sz w:val="20"/>
          <w:lang w:val="en-US"/>
        </w:rPr>
        <w:t>3</w:t>
      </w:r>
      <w:r w:rsidR="00414479" w:rsidRPr="00347D0B">
        <w:rPr>
          <w:rFonts w:ascii="Arial" w:hAnsi="Arial" w:cs="Arial"/>
          <w:sz w:val="20"/>
          <w:lang w:val="en-US"/>
        </w:rPr>
        <w:t>.</w:t>
      </w:r>
      <w:bookmarkEnd w:id="9"/>
      <w:bookmarkEnd w:id="11"/>
    </w:p>
    <w:bookmarkEnd w:id="10"/>
    <w:p w14:paraId="7E8B4622" w14:textId="5FE115D7" w:rsidR="00AA0A7B" w:rsidRPr="006149A6" w:rsidRDefault="00AA0A7B" w:rsidP="006149A6">
      <w:pPr>
        <w:widowControl/>
        <w:spacing w:after="0" w:line="240" w:lineRule="auto"/>
        <w:rPr>
          <w:rFonts w:cs="Arial"/>
          <w:lang w:val="en-CA"/>
        </w:rPr>
      </w:pPr>
    </w:p>
    <w:p w14:paraId="6FC11A26" w14:textId="77777777" w:rsidR="00FA0985" w:rsidRDefault="00FA0985" w:rsidP="00516F6B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sz w:val="20"/>
          <w:lang w:val="en-CA"/>
        </w:rPr>
      </w:pPr>
    </w:p>
    <w:sectPr w:rsidR="00FA0985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5CDE2" w14:textId="77777777" w:rsidR="00C404BE" w:rsidRDefault="00C404BE">
      <w:r>
        <w:separator/>
      </w:r>
    </w:p>
  </w:endnote>
  <w:endnote w:type="continuationSeparator" w:id="0">
    <w:p w14:paraId="2FF26780" w14:textId="77777777" w:rsidR="00C404BE" w:rsidRDefault="00C404BE">
      <w:r>
        <w:continuationSeparator/>
      </w:r>
    </w:p>
  </w:endnote>
  <w:endnote w:type="continuationNotice" w:id="1">
    <w:p w14:paraId="2A816B55" w14:textId="77777777" w:rsidR="00C404BE" w:rsidRDefault="00C404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0AB06" w14:textId="77777777" w:rsidR="00C404BE" w:rsidRDefault="00C404BE">
      <w:r>
        <w:separator/>
      </w:r>
    </w:p>
  </w:footnote>
  <w:footnote w:type="continuationSeparator" w:id="0">
    <w:p w14:paraId="37717FAF" w14:textId="77777777" w:rsidR="00C404BE" w:rsidRDefault="00C404BE">
      <w:r>
        <w:continuationSeparator/>
      </w:r>
    </w:p>
  </w:footnote>
  <w:footnote w:type="continuationNotice" w:id="1">
    <w:p w14:paraId="583CDAF9" w14:textId="77777777" w:rsidR="00C404BE" w:rsidRDefault="00C404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F045" w14:textId="77777777" w:rsidR="00982BE3" w:rsidRDefault="00853B01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853B01">
      <w:rPr>
        <w:rFonts w:cs="Arial"/>
        <w:lang w:val="de-DE"/>
      </w:rPr>
      <w:t>SA4-e (AH) Audio SWG post 12</w:t>
    </w:r>
    <w:r w:rsidR="00D25F6E">
      <w:rPr>
        <w:rFonts w:cs="Arial"/>
        <w:lang w:val="de-DE"/>
      </w:rPr>
      <w:t>2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 w:rsidRPr="00F4639E">
      <w:rPr>
        <w:rFonts w:cs="Arial"/>
        <w:bCs/>
        <w:sz w:val="22"/>
        <w:lang w:val="en-CA"/>
      </w:rPr>
      <w:t>S4</w:t>
    </w:r>
    <w:r w:rsidR="00BD2BA1">
      <w:rPr>
        <w:rFonts w:cs="Arial"/>
        <w:bCs/>
        <w:sz w:val="22"/>
        <w:lang w:val="en-CA"/>
      </w:rPr>
      <w:t>aA</w:t>
    </w:r>
    <w:r w:rsidR="00537F17">
      <w:rPr>
        <w:rFonts w:cs="Arial"/>
        <w:bCs/>
        <w:sz w:val="22"/>
        <w:lang w:val="en-CA"/>
      </w:rPr>
      <w:t>2</w:t>
    </w:r>
    <w:r w:rsidR="00741FE7">
      <w:rPr>
        <w:rFonts w:cs="Arial"/>
        <w:bCs/>
        <w:sz w:val="22"/>
        <w:lang w:val="en-CA"/>
      </w:rPr>
      <w:t>30</w:t>
    </w:r>
    <w:r w:rsidR="00982BE3">
      <w:rPr>
        <w:rFonts w:cs="Arial"/>
        <w:bCs/>
        <w:sz w:val="22"/>
        <w:lang w:val="en-CA"/>
      </w:rPr>
      <w:t>048</w:t>
    </w:r>
  </w:p>
  <w:p w14:paraId="64446605" w14:textId="3F635B36" w:rsidR="00A75A5A" w:rsidRPr="002A4A31" w:rsidRDefault="00F4639E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F4639E">
      <w:rPr>
        <w:rFonts w:cs="Arial"/>
        <w:bCs/>
        <w:sz w:val="22"/>
        <w:lang w:val="en-CA"/>
      </w:rPr>
      <w:t xml:space="preserve"> </w:t>
    </w:r>
    <w:r w:rsidR="00A75A5A">
      <w:rPr>
        <w:rFonts w:cs="Arial"/>
        <w:sz w:val="22"/>
      </w:rPr>
      <w:br/>
    </w:r>
    <w:r w:rsidR="00543448">
      <w:rPr>
        <w:rFonts w:cs="Arial"/>
        <w:lang w:eastAsia="zh-CN"/>
      </w:rPr>
      <w:t>3</w:t>
    </w:r>
    <w:r w:rsidR="00B12413">
      <w:rPr>
        <w:rFonts w:cs="Arial"/>
        <w:lang w:eastAsia="zh-CN"/>
      </w:rPr>
      <w:t xml:space="preserve"> </w:t>
    </w:r>
    <w:r w:rsidR="00543448">
      <w:rPr>
        <w:rFonts w:cs="Arial"/>
        <w:lang w:eastAsia="zh-CN"/>
      </w:rPr>
      <w:t>April</w:t>
    </w:r>
    <w:r w:rsidR="00B12413">
      <w:rPr>
        <w:rFonts w:cs="Arial"/>
        <w:lang w:eastAsia="zh-CN"/>
      </w:rPr>
      <w:t xml:space="preserve"> 202</w:t>
    </w:r>
    <w:r w:rsidR="008025E2"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878CE"/>
    <w:multiLevelType w:val="hybridMultilevel"/>
    <w:tmpl w:val="AB044702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0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E04C8"/>
    <w:multiLevelType w:val="hybridMultilevel"/>
    <w:tmpl w:val="A028B09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9442A"/>
    <w:multiLevelType w:val="hybridMultilevel"/>
    <w:tmpl w:val="373410A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D1C1F"/>
    <w:multiLevelType w:val="hybridMultilevel"/>
    <w:tmpl w:val="0F64BAE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8A4C30"/>
    <w:multiLevelType w:val="hybridMultilevel"/>
    <w:tmpl w:val="1286023E"/>
    <w:lvl w:ilvl="0" w:tplc="262CE1C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A4048"/>
    <w:multiLevelType w:val="hybridMultilevel"/>
    <w:tmpl w:val="FC500D12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72191"/>
    <w:multiLevelType w:val="hybridMultilevel"/>
    <w:tmpl w:val="E80CB1CE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3C1D15"/>
    <w:multiLevelType w:val="hybridMultilevel"/>
    <w:tmpl w:val="A9C67BC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60D71"/>
    <w:multiLevelType w:val="hybridMultilevel"/>
    <w:tmpl w:val="548273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E01C9"/>
    <w:multiLevelType w:val="hybridMultilevel"/>
    <w:tmpl w:val="19AA0D30"/>
    <w:lvl w:ilvl="0" w:tplc="4B266190">
      <w:numFmt w:val="bullet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053390">
    <w:abstractNumId w:val="0"/>
  </w:num>
  <w:num w:numId="2" w16cid:durableId="1423257273">
    <w:abstractNumId w:val="38"/>
  </w:num>
  <w:num w:numId="3" w16cid:durableId="20060974">
    <w:abstractNumId w:val="24"/>
  </w:num>
  <w:num w:numId="4" w16cid:durableId="1030380568">
    <w:abstractNumId w:val="26"/>
  </w:num>
  <w:num w:numId="5" w16cid:durableId="618419762">
    <w:abstractNumId w:val="9"/>
  </w:num>
  <w:num w:numId="6" w16cid:durableId="1465081129">
    <w:abstractNumId w:val="30"/>
  </w:num>
  <w:num w:numId="7" w16cid:durableId="1185822681">
    <w:abstractNumId w:val="27"/>
  </w:num>
  <w:num w:numId="8" w16cid:durableId="1936132470">
    <w:abstractNumId w:val="36"/>
  </w:num>
  <w:num w:numId="9" w16cid:durableId="2061174406">
    <w:abstractNumId w:val="25"/>
  </w:num>
  <w:num w:numId="10" w16cid:durableId="665208683">
    <w:abstractNumId w:val="2"/>
  </w:num>
  <w:num w:numId="11" w16cid:durableId="821234186">
    <w:abstractNumId w:val="37"/>
  </w:num>
  <w:num w:numId="12" w16cid:durableId="1578318828">
    <w:abstractNumId w:val="28"/>
  </w:num>
  <w:num w:numId="13" w16cid:durableId="1627587171">
    <w:abstractNumId w:val="17"/>
  </w:num>
  <w:num w:numId="14" w16cid:durableId="1797987731">
    <w:abstractNumId w:val="35"/>
  </w:num>
  <w:num w:numId="15" w16cid:durableId="147475420">
    <w:abstractNumId w:val="31"/>
  </w:num>
  <w:num w:numId="16" w16cid:durableId="198052353">
    <w:abstractNumId w:val="3"/>
  </w:num>
  <w:num w:numId="17" w16cid:durableId="337118523">
    <w:abstractNumId w:val="1"/>
  </w:num>
  <w:num w:numId="18" w16cid:durableId="1677145901">
    <w:abstractNumId w:val="10"/>
  </w:num>
  <w:num w:numId="19" w16cid:durableId="1032609904">
    <w:abstractNumId w:val="4"/>
  </w:num>
  <w:num w:numId="20" w16cid:durableId="1333992326">
    <w:abstractNumId w:val="6"/>
  </w:num>
  <w:num w:numId="21" w16cid:durableId="1698433710">
    <w:abstractNumId w:val="33"/>
  </w:num>
  <w:num w:numId="22" w16cid:durableId="152530227">
    <w:abstractNumId w:val="15"/>
  </w:num>
  <w:num w:numId="23" w16cid:durableId="1332368153">
    <w:abstractNumId w:val="32"/>
  </w:num>
  <w:num w:numId="24" w16cid:durableId="270556988">
    <w:abstractNumId w:val="7"/>
  </w:num>
  <w:num w:numId="25" w16cid:durableId="1817454808">
    <w:abstractNumId w:val="23"/>
  </w:num>
  <w:num w:numId="26" w16cid:durableId="1332561417">
    <w:abstractNumId w:val="34"/>
  </w:num>
  <w:num w:numId="27" w16cid:durableId="1116483765">
    <w:abstractNumId w:val="18"/>
  </w:num>
  <w:num w:numId="28" w16cid:durableId="526213249">
    <w:abstractNumId w:val="5"/>
  </w:num>
  <w:num w:numId="29" w16cid:durableId="427116731">
    <w:abstractNumId w:val="8"/>
  </w:num>
  <w:num w:numId="30" w16cid:durableId="900286256">
    <w:abstractNumId w:val="20"/>
  </w:num>
  <w:num w:numId="31" w16cid:durableId="1453791638">
    <w:abstractNumId w:val="13"/>
  </w:num>
  <w:num w:numId="32" w16cid:durableId="744424818">
    <w:abstractNumId w:val="11"/>
  </w:num>
  <w:num w:numId="33" w16cid:durableId="681054907">
    <w:abstractNumId w:val="29"/>
  </w:num>
  <w:num w:numId="34" w16cid:durableId="1330720657">
    <w:abstractNumId w:val="21"/>
  </w:num>
  <w:num w:numId="35" w16cid:durableId="1813250554">
    <w:abstractNumId w:val="14"/>
  </w:num>
  <w:num w:numId="36" w16cid:durableId="1879853648">
    <w:abstractNumId w:val="19"/>
  </w:num>
  <w:num w:numId="37" w16cid:durableId="653069349">
    <w:abstractNumId w:val="12"/>
  </w:num>
  <w:num w:numId="38" w16cid:durableId="1552620703">
    <w:abstractNumId w:val="22"/>
  </w:num>
  <w:num w:numId="39" w16cid:durableId="10027267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4B"/>
    <w:rsid w:val="0000028D"/>
    <w:rsid w:val="00000466"/>
    <w:rsid w:val="0000104B"/>
    <w:rsid w:val="00002404"/>
    <w:rsid w:val="00002A13"/>
    <w:rsid w:val="00003E4D"/>
    <w:rsid w:val="000054B6"/>
    <w:rsid w:val="00005FC1"/>
    <w:rsid w:val="000061AF"/>
    <w:rsid w:val="000065C0"/>
    <w:rsid w:val="00006E22"/>
    <w:rsid w:val="0000777C"/>
    <w:rsid w:val="00010036"/>
    <w:rsid w:val="000111C4"/>
    <w:rsid w:val="0001158A"/>
    <w:rsid w:val="00011D89"/>
    <w:rsid w:val="00011FAD"/>
    <w:rsid w:val="00012040"/>
    <w:rsid w:val="00012070"/>
    <w:rsid w:val="0001287E"/>
    <w:rsid w:val="0001309C"/>
    <w:rsid w:val="00013700"/>
    <w:rsid w:val="00013FB3"/>
    <w:rsid w:val="00014762"/>
    <w:rsid w:val="0001482D"/>
    <w:rsid w:val="00015D7B"/>
    <w:rsid w:val="00015F15"/>
    <w:rsid w:val="00017743"/>
    <w:rsid w:val="0002024D"/>
    <w:rsid w:val="0002120C"/>
    <w:rsid w:val="000219E2"/>
    <w:rsid w:val="00025A0C"/>
    <w:rsid w:val="00025E9D"/>
    <w:rsid w:val="00026533"/>
    <w:rsid w:val="000265BC"/>
    <w:rsid w:val="00026A47"/>
    <w:rsid w:val="00026AF6"/>
    <w:rsid w:val="00030F6E"/>
    <w:rsid w:val="00031980"/>
    <w:rsid w:val="00032753"/>
    <w:rsid w:val="0003296E"/>
    <w:rsid w:val="00033917"/>
    <w:rsid w:val="000340E2"/>
    <w:rsid w:val="000353C6"/>
    <w:rsid w:val="0003582B"/>
    <w:rsid w:val="00036BB2"/>
    <w:rsid w:val="0003722C"/>
    <w:rsid w:val="0003789A"/>
    <w:rsid w:val="00037E5B"/>
    <w:rsid w:val="00040594"/>
    <w:rsid w:val="000409B2"/>
    <w:rsid w:val="000410A8"/>
    <w:rsid w:val="00041C8B"/>
    <w:rsid w:val="00043028"/>
    <w:rsid w:val="00043E8D"/>
    <w:rsid w:val="000444FB"/>
    <w:rsid w:val="00044B6F"/>
    <w:rsid w:val="00044C33"/>
    <w:rsid w:val="00045532"/>
    <w:rsid w:val="00046597"/>
    <w:rsid w:val="0004667C"/>
    <w:rsid w:val="000471C5"/>
    <w:rsid w:val="00047242"/>
    <w:rsid w:val="00047515"/>
    <w:rsid w:val="00047841"/>
    <w:rsid w:val="00047B66"/>
    <w:rsid w:val="00050050"/>
    <w:rsid w:val="0005035E"/>
    <w:rsid w:val="00050720"/>
    <w:rsid w:val="000509E1"/>
    <w:rsid w:val="00051F1F"/>
    <w:rsid w:val="0005220A"/>
    <w:rsid w:val="00054865"/>
    <w:rsid w:val="000551D1"/>
    <w:rsid w:val="00055B73"/>
    <w:rsid w:val="000572DB"/>
    <w:rsid w:val="000579BB"/>
    <w:rsid w:val="000607F4"/>
    <w:rsid w:val="00060A25"/>
    <w:rsid w:val="00060C38"/>
    <w:rsid w:val="00060D8F"/>
    <w:rsid w:val="0006189A"/>
    <w:rsid w:val="00061CA5"/>
    <w:rsid w:val="00061D78"/>
    <w:rsid w:val="0006250B"/>
    <w:rsid w:val="000629D7"/>
    <w:rsid w:val="00063231"/>
    <w:rsid w:val="00063FE5"/>
    <w:rsid w:val="00063FEA"/>
    <w:rsid w:val="00064248"/>
    <w:rsid w:val="000646D4"/>
    <w:rsid w:val="00065A54"/>
    <w:rsid w:val="00065C78"/>
    <w:rsid w:val="000661F8"/>
    <w:rsid w:val="00067215"/>
    <w:rsid w:val="000674DD"/>
    <w:rsid w:val="000676F1"/>
    <w:rsid w:val="00067C5A"/>
    <w:rsid w:val="00067CA8"/>
    <w:rsid w:val="00070457"/>
    <w:rsid w:val="000708DE"/>
    <w:rsid w:val="00070E9C"/>
    <w:rsid w:val="000713F8"/>
    <w:rsid w:val="00071E3B"/>
    <w:rsid w:val="000722AB"/>
    <w:rsid w:val="00072309"/>
    <w:rsid w:val="00072C59"/>
    <w:rsid w:val="0007320A"/>
    <w:rsid w:val="0007329D"/>
    <w:rsid w:val="000736CC"/>
    <w:rsid w:val="00073BFF"/>
    <w:rsid w:val="000740C3"/>
    <w:rsid w:val="00074883"/>
    <w:rsid w:val="00074FDA"/>
    <w:rsid w:val="00075593"/>
    <w:rsid w:val="00076B3D"/>
    <w:rsid w:val="00077441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0CDD"/>
    <w:rsid w:val="00091F2B"/>
    <w:rsid w:val="00093A55"/>
    <w:rsid w:val="00094DB3"/>
    <w:rsid w:val="00095495"/>
    <w:rsid w:val="000955A9"/>
    <w:rsid w:val="00095674"/>
    <w:rsid w:val="0009797F"/>
    <w:rsid w:val="000A0277"/>
    <w:rsid w:val="000A0652"/>
    <w:rsid w:val="000A08E6"/>
    <w:rsid w:val="000A20D1"/>
    <w:rsid w:val="000A21DA"/>
    <w:rsid w:val="000A2B36"/>
    <w:rsid w:val="000A2D2E"/>
    <w:rsid w:val="000A2F68"/>
    <w:rsid w:val="000A3045"/>
    <w:rsid w:val="000A4F71"/>
    <w:rsid w:val="000A5DD4"/>
    <w:rsid w:val="000A6173"/>
    <w:rsid w:val="000A6B2F"/>
    <w:rsid w:val="000B05AD"/>
    <w:rsid w:val="000B0A43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3D4E"/>
    <w:rsid w:val="000B4786"/>
    <w:rsid w:val="000B5713"/>
    <w:rsid w:val="000B5882"/>
    <w:rsid w:val="000B5D8C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184"/>
    <w:rsid w:val="000C0806"/>
    <w:rsid w:val="000C0CC3"/>
    <w:rsid w:val="000C0E79"/>
    <w:rsid w:val="000C0FE4"/>
    <w:rsid w:val="000C105A"/>
    <w:rsid w:val="000C13C8"/>
    <w:rsid w:val="000C1984"/>
    <w:rsid w:val="000C2468"/>
    <w:rsid w:val="000C2C7F"/>
    <w:rsid w:val="000C2E61"/>
    <w:rsid w:val="000C2ECF"/>
    <w:rsid w:val="000C2FF2"/>
    <w:rsid w:val="000C31B0"/>
    <w:rsid w:val="000C3B5E"/>
    <w:rsid w:val="000C4043"/>
    <w:rsid w:val="000C4157"/>
    <w:rsid w:val="000C4733"/>
    <w:rsid w:val="000C5E6E"/>
    <w:rsid w:val="000C6D65"/>
    <w:rsid w:val="000C7786"/>
    <w:rsid w:val="000D0BFD"/>
    <w:rsid w:val="000D1039"/>
    <w:rsid w:val="000D20BE"/>
    <w:rsid w:val="000D2278"/>
    <w:rsid w:val="000D299E"/>
    <w:rsid w:val="000D32C4"/>
    <w:rsid w:val="000D4A7A"/>
    <w:rsid w:val="000D4ADA"/>
    <w:rsid w:val="000D4C9C"/>
    <w:rsid w:val="000D4CC8"/>
    <w:rsid w:val="000D524F"/>
    <w:rsid w:val="000D52EC"/>
    <w:rsid w:val="000D57A9"/>
    <w:rsid w:val="000D57F8"/>
    <w:rsid w:val="000D5C7D"/>
    <w:rsid w:val="000D660D"/>
    <w:rsid w:val="000D66B6"/>
    <w:rsid w:val="000D697C"/>
    <w:rsid w:val="000D6DD4"/>
    <w:rsid w:val="000D6F6B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705"/>
    <w:rsid w:val="000F37F2"/>
    <w:rsid w:val="000F3951"/>
    <w:rsid w:val="000F3B29"/>
    <w:rsid w:val="000F49B4"/>
    <w:rsid w:val="000F4E7C"/>
    <w:rsid w:val="000F56F6"/>
    <w:rsid w:val="000F59DB"/>
    <w:rsid w:val="000F5A4E"/>
    <w:rsid w:val="000F5ED6"/>
    <w:rsid w:val="000F5ED8"/>
    <w:rsid w:val="000F5F8A"/>
    <w:rsid w:val="000F6F61"/>
    <w:rsid w:val="000F7A5A"/>
    <w:rsid w:val="0010108D"/>
    <w:rsid w:val="00101338"/>
    <w:rsid w:val="00101999"/>
    <w:rsid w:val="001027D7"/>
    <w:rsid w:val="001038CD"/>
    <w:rsid w:val="0010434C"/>
    <w:rsid w:val="00104352"/>
    <w:rsid w:val="001049D5"/>
    <w:rsid w:val="001053A9"/>
    <w:rsid w:val="001053F4"/>
    <w:rsid w:val="0010546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1B8"/>
    <w:rsid w:val="00116F5A"/>
    <w:rsid w:val="001174A4"/>
    <w:rsid w:val="00117552"/>
    <w:rsid w:val="0012023C"/>
    <w:rsid w:val="00120415"/>
    <w:rsid w:val="001207AC"/>
    <w:rsid w:val="00120D03"/>
    <w:rsid w:val="00120D95"/>
    <w:rsid w:val="00120F63"/>
    <w:rsid w:val="00123715"/>
    <w:rsid w:val="00123E86"/>
    <w:rsid w:val="00123EAC"/>
    <w:rsid w:val="00123EDC"/>
    <w:rsid w:val="00124467"/>
    <w:rsid w:val="001247C2"/>
    <w:rsid w:val="00124C6E"/>
    <w:rsid w:val="001250A8"/>
    <w:rsid w:val="001264EF"/>
    <w:rsid w:val="00127421"/>
    <w:rsid w:val="00127A98"/>
    <w:rsid w:val="00127CB3"/>
    <w:rsid w:val="00130F21"/>
    <w:rsid w:val="001334D0"/>
    <w:rsid w:val="00133A5C"/>
    <w:rsid w:val="00134021"/>
    <w:rsid w:val="001355BA"/>
    <w:rsid w:val="00135CD8"/>
    <w:rsid w:val="001363D4"/>
    <w:rsid w:val="0013786C"/>
    <w:rsid w:val="00140022"/>
    <w:rsid w:val="0014019A"/>
    <w:rsid w:val="00140706"/>
    <w:rsid w:val="00140CC7"/>
    <w:rsid w:val="00142459"/>
    <w:rsid w:val="00142B64"/>
    <w:rsid w:val="00142BAA"/>
    <w:rsid w:val="001431FB"/>
    <w:rsid w:val="00143A83"/>
    <w:rsid w:val="00143E30"/>
    <w:rsid w:val="0014467B"/>
    <w:rsid w:val="00144A94"/>
    <w:rsid w:val="00145064"/>
    <w:rsid w:val="00145200"/>
    <w:rsid w:val="00146A34"/>
    <w:rsid w:val="00146C83"/>
    <w:rsid w:val="001470A3"/>
    <w:rsid w:val="0014744F"/>
    <w:rsid w:val="001474B5"/>
    <w:rsid w:val="00147617"/>
    <w:rsid w:val="001505A8"/>
    <w:rsid w:val="001509E7"/>
    <w:rsid w:val="00150DB6"/>
    <w:rsid w:val="00151130"/>
    <w:rsid w:val="00152896"/>
    <w:rsid w:val="00152A1F"/>
    <w:rsid w:val="00153499"/>
    <w:rsid w:val="00153636"/>
    <w:rsid w:val="00153802"/>
    <w:rsid w:val="00153814"/>
    <w:rsid w:val="00153FBC"/>
    <w:rsid w:val="001540A3"/>
    <w:rsid w:val="00155145"/>
    <w:rsid w:val="00155675"/>
    <w:rsid w:val="001559B8"/>
    <w:rsid w:val="00155C95"/>
    <w:rsid w:val="00157714"/>
    <w:rsid w:val="00157D5A"/>
    <w:rsid w:val="001602BF"/>
    <w:rsid w:val="00160929"/>
    <w:rsid w:val="00161057"/>
    <w:rsid w:val="0016141E"/>
    <w:rsid w:val="00162187"/>
    <w:rsid w:val="00162396"/>
    <w:rsid w:val="00162B5A"/>
    <w:rsid w:val="001630F1"/>
    <w:rsid w:val="001631DF"/>
    <w:rsid w:val="00163FD7"/>
    <w:rsid w:val="0016471F"/>
    <w:rsid w:val="0016540B"/>
    <w:rsid w:val="00165DBD"/>
    <w:rsid w:val="00166B25"/>
    <w:rsid w:val="0017013F"/>
    <w:rsid w:val="00170475"/>
    <w:rsid w:val="001704ED"/>
    <w:rsid w:val="001706AE"/>
    <w:rsid w:val="0017216B"/>
    <w:rsid w:val="001722B4"/>
    <w:rsid w:val="001727BD"/>
    <w:rsid w:val="001731CC"/>
    <w:rsid w:val="00173FA8"/>
    <w:rsid w:val="00176B79"/>
    <w:rsid w:val="0017751D"/>
    <w:rsid w:val="00177541"/>
    <w:rsid w:val="00177B6C"/>
    <w:rsid w:val="00177E4A"/>
    <w:rsid w:val="00177FE1"/>
    <w:rsid w:val="00180CE3"/>
    <w:rsid w:val="001813A3"/>
    <w:rsid w:val="001813C0"/>
    <w:rsid w:val="00181AA1"/>
    <w:rsid w:val="00182C83"/>
    <w:rsid w:val="00182ECC"/>
    <w:rsid w:val="00183B6A"/>
    <w:rsid w:val="001840CF"/>
    <w:rsid w:val="00184648"/>
    <w:rsid w:val="0018470F"/>
    <w:rsid w:val="0018494F"/>
    <w:rsid w:val="00184C74"/>
    <w:rsid w:val="00184D77"/>
    <w:rsid w:val="00185098"/>
    <w:rsid w:val="001851BE"/>
    <w:rsid w:val="00185FF8"/>
    <w:rsid w:val="00190C7D"/>
    <w:rsid w:val="001919DC"/>
    <w:rsid w:val="001936B1"/>
    <w:rsid w:val="0019373E"/>
    <w:rsid w:val="00193F01"/>
    <w:rsid w:val="00193F43"/>
    <w:rsid w:val="00193F4A"/>
    <w:rsid w:val="00193FEE"/>
    <w:rsid w:val="00195077"/>
    <w:rsid w:val="00195296"/>
    <w:rsid w:val="001955E5"/>
    <w:rsid w:val="001958AB"/>
    <w:rsid w:val="001958D1"/>
    <w:rsid w:val="00196591"/>
    <w:rsid w:val="00196EE4"/>
    <w:rsid w:val="00196F39"/>
    <w:rsid w:val="0019741C"/>
    <w:rsid w:val="001A12AE"/>
    <w:rsid w:val="001A1F58"/>
    <w:rsid w:val="001A26B3"/>
    <w:rsid w:val="001A26CE"/>
    <w:rsid w:val="001A4082"/>
    <w:rsid w:val="001A478C"/>
    <w:rsid w:val="001A4F32"/>
    <w:rsid w:val="001A597D"/>
    <w:rsid w:val="001A69B5"/>
    <w:rsid w:val="001B0BE3"/>
    <w:rsid w:val="001B1673"/>
    <w:rsid w:val="001B2268"/>
    <w:rsid w:val="001B3406"/>
    <w:rsid w:val="001B3580"/>
    <w:rsid w:val="001B3991"/>
    <w:rsid w:val="001B41C9"/>
    <w:rsid w:val="001B4D31"/>
    <w:rsid w:val="001B6059"/>
    <w:rsid w:val="001B6456"/>
    <w:rsid w:val="001B6511"/>
    <w:rsid w:val="001B6699"/>
    <w:rsid w:val="001B6B38"/>
    <w:rsid w:val="001B6E58"/>
    <w:rsid w:val="001B75D2"/>
    <w:rsid w:val="001B79F7"/>
    <w:rsid w:val="001C0305"/>
    <w:rsid w:val="001C052B"/>
    <w:rsid w:val="001C09AE"/>
    <w:rsid w:val="001C0E51"/>
    <w:rsid w:val="001C1D55"/>
    <w:rsid w:val="001C2032"/>
    <w:rsid w:val="001C2E9A"/>
    <w:rsid w:val="001C3B2D"/>
    <w:rsid w:val="001C401D"/>
    <w:rsid w:val="001C4395"/>
    <w:rsid w:val="001C4895"/>
    <w:rsid w:val="001C4A5C"/>
    <w:rsid w:val="001C4B91"/>
    <w:rsid w:val="001C4BCD"/>
    <w:rsid w:val="001C5537"/>
    <w:rsid w:val="001C62BE"/>
    <w:rsid w:val="001C77C2"/>
    <w:rsid w:val="001C7901"/>
    <w:rsid w:val="001C7FCA"/>
    <w:rsid w:val="001D0D51"/>
    <w:rsid w:val="001D2125"/>
    <w:rsid w:val="001D24F6"/>
    <w:rsid w:val="001D2594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E8C"/>
    <w:rsid w:val="001E1A9A"/>
    <w:rsid w:val="001E2BED"/>
    <w:rsid w:val="001E31A1"/>
    <w:rsid w:val="001E47F1"/>
    <w:rsid w:val="001E58CD"/>
    <w:rsid w:val="001E5F35"/>
    <w:rsid w:val="001E5FF3"/>
    <w:rsid w:val="001E617A"/>
    <w:rsid w:val="001E63F2"/>
    <w:rsid w:val="001E6FE0"/>
    <w:rsid w:val="001E719D"/>
    <w:rsid w:val="001E7A27"/>
    <w:rsid w:val="001F1441"/>
    <w:rsid w:val="001F19CE"/>
    <w:rsid w:val="001F46C7"/>
    <w:rsid w:val="001F56B6"/>
    <w:rsid w:val="001F57C3"/>
    <w:rsid w:val="001F5AE9"/>
    <w:rsid w:val="001F7379"/>
    <w:rsid w:val="001F77DA"/>
    <w:rsid w:val="00200526"/>
    <w:rsid w:val="002005DC"/>
    <w:rsid w:val="0020134D"/>
    <w:rsid w:val="00201B9D"/>
    <w:rsid w:val="002025A7"/>
    <w:rsid w:val="002025D7"/>
    <w:rsid w:val="002026BC"/>
    <w:rsid w:val="00202D5A"/>
    <w:rsid w:val="0020358F"/>
    <w:rsid w:val="00203C0E"/>
    <w:rsid w:val="00203FF1"/>
    <w:rsid w:val="002040A5"/>
    <w:rsid w:val="002051DD"/>
    <w:rsid w:val="0020526D"/>
    <w:rsid w:val="0020570E"/>
    <w:rsid w:val="002057B1"/>
    <w:rsid w:val="002063F6"/>
    <w:rsid w:val="00206A6C"/>
    <w:rsid w:val="00206B99"/>
    <w:rsid w:val="00207D19"/>
    <w:rsid w:val="002107E0"/>
    <w:rsid w:val="002109EC"/>
    <w:rsid w:val="002117CE"/>
    <w:rsid w:val="002118AB"/>
    <w:rsid w:val="00211986"/>
    <w:rsid w:val="00211BF5"/>
    <w:rsid w:val="00212A9E"/>
    <w:rsid w:val="002134DF"/>
    <w:rsid w:val="002135AB"/>
    <w:rsid w:val="00213E92"/>
    <w:rsid w:val="00213F8F"/>
    <w:rsid w:val="00214168"/>
    <w:rsid w:val="00214896"/>
    <w:rsid w:val="00214CFE"/>
    <w:rsid w:val="002157F0"/>
    <w:rsid w:val="00215DFB"/>
    <w:rsid w:val="00217F85"/>
    <w:rsid w:val="00220207"/>
    <w:rsid w:val="00220477"/>
    <w:rsid w:val="00220CE9"/>
    <w:rsid w:val="00220EA4"/>
    <w:rsid w:val="0022194B"/>
    <w:rsid w:val="00224596"/>
    <w:rsid w:val="002246DF"/>
    <w:rsid w:val="002249C1"/>
    <w:rsid w:val="00224AEA"/>
    <w:rsid w:val="00224D4C"/>
    <w:rsid w:val="002251E7"/>
    <w:rsid w:val="00226404"/>
    <w:rsid w:val="00227EAF"/>
    <w:rsid w:val="002307FD"/>
    <w:rsid w:val="00230C7E"/>
    <w:rsid w:val="00231468"/>
    <w:rsid w:val="002319BC"/>
    <w:rsid w:val="002322A0"/>
    <w:rsid w:val="00232DE9"/>
    <w:rsid w:val="0023329E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0A67"/>
    <w:rsid w:val="00241C2A"/>
    <w:rsid w:val="00241EF7"/>
    <w:rsid w:val="00242006"/>
    <w:rsid w:val="00242152"/>
    <w:rsid w:val="00243E76"/>
    <w:rsid w:val="002445C5"/>
    <w:rsid w:val="002446CB"/>
    <w:rsid w:val="002448A7"/>
    <w:rsid w:val="00245C1D"/>
    <w:rsid w:val="00245D2C"/>
    <w:rsid w:val="00245DC4"/>
    <w:rsid w:val="00247179"/>
    <w:rsid w:val="00247929"/>
    <w:rsid w:val="00250736"/>
    <w:rsid w:val="00250BAC"/>
    <w:rsid w:val="00250E52"/>
    <w:rsid w:val="002510BC"/>
    <w:rsid w:val="0025114B"/>
    <w:rsid w:val="002515DF"/>
    <w:rsid w:val="0025229A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9BB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67D86"/>
    <w:rsid w:val="0027009C"/>
    <w:rsid w:val="00270254"/>
    <w:rsid w:val="00270F76"/>
    <w:rsid w:val="002710F5"/>
    <w:rsid w:val="002717F7"/>
    <w:rsid w:val="00271894"/>
    <w:rsid w:val="002724ED"/>
    <w:rsid w:val="00272614"/>
    <w:rsid w:val="0027300F"/>
    <w:rsid w:val="00277BB5"/>
    <w:rsid w:val="002805A8"/>
    <w:rsid w:val="00280648"/>
    <w:rsid w:val="00280A61"/>
    <w:rsid w:val="0028115A"/>
    <w:rsid w:val="00282521"/>
    <w:rsid w:val="00282A81"/>
    <w:rsid w:val="00282D60"/>
    <w:rsid w:val="00282F44"/>
    <w:rsid w:val="0028303F"/>
    <w:rsid w:val="00283057"/>
    <w:rsid w:val="002831C6"/>
    <w:rsid w:val="00284758"/>
    <w:rsid w:val="00284CC8"/>
    <w:rsid w:val="002850CD"/>
    <w:rsid w:val="00285105"/>
    <w:rsid w:val="0028517E"/>
    <w:rsid w:val="002851FA"/>
    <w:rsid w:val="002858F6"/>
    <w:rsid w:val="002860AF"/>
    <w:rsid w:val="00286B5D"/>
    <w:rsid w:val="00287560"/>
    <w:rsid w:val="00287F69"/>
    <w:rsid w:val="00290C41"/>
    <w:rsid w:val="00290CF8"/>
    <w:rsid w:val="00290F70"/>
    <w:rsid w:val="00291641"/>
    <w:rsid w:val="00291712"/>
    <w:rsid w:val="00291D11"/>
    <w:rsid w:val="002921AE"/>
    <w:rsid w:val="00292725"/>
    <w:rsid w:val="00293EB8"/>
    <w:rsid w:val="002944E0"/>
    <w:rsid w:val="00294FCD"/>
    <w:rsid w:val="0029591A"/>
    <w:rsid w:val="0029606C"/>
    <w:rsid w:val="002963E2"/>
    <w:rsid w:val="00296541"/>
    <w:rsid w:val="00296861"/>
    <w:rsid w:val="00296A52"/>
    <w:rsid w:val="00296A62"/>
    <w:rsid w:val="00296FDD"/>
    <w:rsid w:val="00297C10"/>
    <w:rsid w:val="00297C5D"/>
    <w:rsid w:val="00297FAB"/>
    <w:rsid w:val="002A05AA"/>
    <w:rsid w:val="002A06BB"/>
    <w:rsid w:val="002A0956"/>
    <w:rsid w:val="002A1925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A5F1F"/>
    <w:rsid w:val="002B0C82"/>
    <w:rsid w:val="002B0E20"/>
    <w:rsid w:val="002B10A4"/>
    <w:rsid w:val="002B1F7D"/>
    <w:rsid w:val="002B224C"/>
    <w:rsid w:val="002B23B5"/>
    <w:rsid w:val="002B2EA3"/>
    <w:rsid w:val="002B335B"/>
    <w:rsid w:val="002B381A"/>
    <w:rsid w:val="002B485A"/>
    <w:rsid w:val="002B4DB2"/>
    <w:rsid w:val="002B596C"/>
    <w:rsid w:val="002B6526"/>
    <w:rsid w:val="002B70B7"/>
    <w:rsid w:val="002B7174"/>
    <w:rsid w:val="002B7209"/>
    <w:rsid w:val="002B7D45"/>
    <w:rsid w:val="002C0A50"/>
    <w:rsid w:val="002C0B4F"/>
    <w:rsid w:val="002C1C92"/>
    <w:rsid w:val="002C1FE3"/>
    <w:rsid w:val="002C23DE"/>
    <w:rsid w:val="002C3722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515"/>
    <w:rsid w:val="002D0539"/>
    <w:rsid w:val="002D05D9"/>
    <w:rsid w:val="002D0A98"/>
    <w:rsid w:val="002D0ACC"/>
    <w:rsid w:val="002D0CDC"/>
    <w:rsid w:val="002D0CE4"/>
    <w:rsid w:val="002D1434"/>
    <w:rsid w:val="002D160F"/>
    <w:rsid w:val="002D2BA0"/>
    <w:rsid w:val="002D38BB"/>
    <w:rsid w:val="002D3BEB"/>
    <w:rsid w:val="002D3EF0"/>
    <w:rsid w:val="002D4B9E"/>
    <w:rsid w:val="002D4ED0"/>
    <w:rsid w:val="002D501F"/>
    <w:rsid w:val="002D5C5E"/>
    <w:rsid w:val="002D6225"/>
    <w:rsid w:val="002D66AA"/>
    <w:rsid w:val="002D6E08"/>
    <w:rsid w:val="002D7F0C"/>
    <w:rsid w:val="002E0B26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5D9C"/>
    <w:rsid w:val="002E5E75"/>
    <w:rsid w:val="002E7231"/>
    <w:rsid w:val="002E7C13"/>
    <w:rsid w:val="002E7C9B"/>
    <w:rsid w:val="002E7D39"/>
    <w:rsid w:val="002F02D7"/>
    <w:rsid w:val="002F0D09"/>
    <w:rsid w:val="002F2EC3"/>
    <w:rsid w:val="002F34B7"/>
    <w:rsid w:val="002F35DB"/>
    <w:rsid w:val="002F360B"/>
    <w:rsid w:val="002F3920"/>
    <w:rsid w:val="002F39CC"/>
    <w:rsid w:val="002F3D57"/>
    <w:rsid w:val="002F572B"/>
    <w:rsid w:val="002F5A4A"/>
    <w:rsid w:val="002F61F2"/>
    <w:rsid w:val="002F6328"/>
    <w:rsid w:val="002F6B81"/>
    <w:rsid w:val="002F6C85"/>
    <w:rsid w:val="002F70B5"/>
    <w:rsid w:val="002F7501"/>
    <w:rsid w:val="0030038F"/>
    <w:rsid w:val="0030121C"/>
    <w:rsid w:val="003014C2"/>
    <w:rsid w:val="00301F02"/>
    <w:rsid w:val="00301F7C"/>
    <w:rsid w:val="0030215B"/>
    <w:rsid w:val="00302E89"/>
    <w:rsid w:val="0030381B"/>
    <w:rsid w:val="0030464A"/>
    <w:rsid w:val="00304A95"/>
    <w:rsid w:val="00306811"/>
    <w:rsid w:val="00310190"/>
    <w:rsid w:val="003102C6"/>
    <w:rsid w:val="00311247"/>
    <w:rsid w:val="00311B11"/>
    <w:rsid w:val="00311CF5"/>
    <w:rsid w:val="003135BC"/>
    <w:rsid w:val="003143B9"/>
    <w:rsid w:val="00314F07"/>
    <w:rsid w:val="00315374"/>
    <w:rsid w:val="00315C39"/>
    <w:rsid w:val="0031727E"/>
    <w:rsid w:val="003173E7"/>
    <w:rsid w:val="00320016"/>
    <w:rsid w:val="0032095C"/>
    <w:rsid w:val="003216AD"/>
    <w:rsid w:val="00321B3F"/>
    <w:rsid w:val="00321C9B"/>
    <w:rsid w:val="00322C41"/>
    <w:rsid w:val="00322C46"/>
    <w:rsid w:val="00322DCE"/>
    <w:rsid w:val="003234B4"/>
    <w:rsid w:val="00323560"/>
    <w:rsid w:val="00323BBA"/>
    <w:rsid w:val="00324630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3E4"/>
    <w:rsid w:val="0033083C"/>
    <w:rsid w:val="00330855"/>
    <w:rsid w:val="00330ED2"/>
    <w:rsid w:val="00330F61"/>
    <w:rsid w:val="003335B0"/>
    <w:rsid w:val="00334809"/>
    <w:rsid w:val="0033498D"/>
    <w:rsid w:val="0033529E"/>
    <w:rsid w:val="003357F0"/>
    <w:rsid w:val="00336431"/>
    <w:rsid w:val="003368C1"/>
    <w:rsid w:val="00340222"/>
    <w:rsid w:val="0034162A"/>
    <w:rsid w:val="00342327"/>
    <w:rsid w:val="003424EF"/>
    <w:rsid w:val="00343722"/>
    <w:rsid w:val="00343AC6"/>
    <w:rsid w:val="003444BD"/>
    <w:rsid w:val="0034467E"/>
    <w:rsid w:val="00344E4F"/>
    <w:rsid w:val="00344F6E"/>
    <w:rsid w:val="003451CE"/>
    <w:rsid w:val="00345CAD"/>
    <w:rsid w:val="00345FD9"/>
    <w:rsid w:val="003462B2"/>
    <w:rsid w:val="00346E66"/>
    <w:rsid w:val="00346EFB"/>
    <w:rsid w:val="003478D6"/>
    <w:rsid w:val="00347D0B"/>
    <w:rsid w:val="00347E5A"/>
    <w:rsid w:val="003508CB"/>
    <w:rsid w:val="00351715"/>
    <w:rsid w:val="003517E2"/>
    <w:rsid w:val="00352842"/>
    <w:rsid w:val="00352B58"/>
    <w:rsid w:val="00353051"/>
    <w:rsid w:val="00353208"/>
    <w:rsid w:val="00354A74"/>
    <w:rsid w:val="003555FE"/>
    <w:rsid w:val="003559B3"/>
    <w:rsid w:val="00355EAE"/>
    <w:rsid w:val="00356E55"/>
    <w:rsid w:val="00356EA9"/>
    <w:rsid w:val="003621BE"/>
    <w:rsid w:val="003632B3"/>
    <w:rsid w:val="00363508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5E4"/>
    <w:rsid w:val="00371ABD"/>
    <w:rsid w:val="003720C4"/>
    <w:rsid w:val="00372205"/>
    <w:rsid w:val="00373171"/>
    <w:rsid w:val="003732BE"/>
    <w:rsid w:val="00373C87"/>
    <w:rsid w:val="003743EF"/>
    <w:rsid w:val="0037676B"/>
    <w:rsid w:val="00376AB8"/>
    <w:rsid w:val="00376FA9"/>
    <w:rsid w:val="003772C2"/>
    <w:rsid w:val="003775EC"/>
    <w:rsid w:val="00377B25"/>
    <w:rsid w:val="00380078"/>
    <w:rsid w:val="00380467"/>
    <w:rsid w:val="0038088E"/>
    <w:rsid w:val="00381220"/>
    <w:rsid w:val="003818E3"/>
    <w:rsid w:val="00381C34"/>
    <w:rsid w:val="00382952"/>
    <w:rsid w:val="003843FD"/>
    <w:rsid w:val="0038459C"/>
    <w:rsid w:val="00384897"/>
    <w:rsid w:val="003851A8"/>
    <w:rsid w:val="00385233"/>
    <w:rsid w:val="00385814"/>
    <w:rsid w:val="0038659D"/>
    <w:rsid w:val="0038767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25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1C71"/>
    <w:rsid w:val="003A295E"/>
    <w:rsid w:val="003A2C5C"/>
    <w:rsid w:val="003A2CD5"/>
    <w:rsid w:val="003A3A06"/>
    <w:rsid w:val="003A44C1"/>
    <w:rsid w:val="003A4994"/>
    <w:rsid w:val="003A5866"/>
    <w:rsid w:val="003A5C6E"/>
    <w:rsid w:val="003A6A2E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854"/>
    <w:rsid w:val="003B1BF2"/>
    <w:rsid w:val="003B26FB"/>
    <w:rsid w:val="003B2F2D"/>
    <w:rsid w:val="003B3DC2"/>
    <w:rsid w:val="003B452B"/>
    <w:rsid w:val="003B4B64"/>
    <w:rsid w:val="003B53B0"/>
    <w:rsid w:val="003B54E4"/>
    <w:rsid w:val="003B5EA9"/>
    <w:rsid w:val="003B6EE4"/>
    <w:rsid w:val="003C0086"/>
    <w:rsid w:val="003C0CEA"/>
    <w:rsid w:val="003C0E87"/>
    <w:rsid w:val="003C124E"/>
    <w:rsid w:val="003C2059"/>
    <w:rsid w:val="003C2BBB"/>
    <w:rsid w:val="003C334D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55CF"/>
    <w:rsid w:val="003D6239"/>
    <w:rsid w:val="003D778F"/>
    <w:rsid w:val="003D7C03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7D1"/>
    <w:rsid w:val="003E5B7F"/>
    <w:rsid w:val="003F02EC"/>
    <w:rsid w:val="003F05EE"/>
    <w:rsid w:val="003F0AC4"/>
    <w:rsid w:val="003F1D20"/>
    <w:rsid w:val="003F378E"/>
    <w:rsid w:val="003F3D31"/>
    <w:rsid w:val="003F3FFD"/>
    <w:rsid w:val="003F4B63"/>
    <w:rsid w:val="003F64A9"/>
    <w:rsid w:val="003F6841"/>
    <w:rsid w:val="003F68F4"/>
    <w:rsid w:val="003F78B3"/>
    <w:rsid w:val="0040068E"/>
    <w:rsid w:val="0040090A"/>
    <w:rsid w:val="00400E80"/>
    <w:rsid w:val="004011FB"/>
    <w:rsid w:val="00401443"/>
    <w:rsid w:val="00401F6D"/>
    <w:rsid w:val="00402983"/>
    <w:rsid w:val="00402CBB"/>
    <w:rsid w:val="00402D24"/>
    <w:rsid w:val="00402E52"/>
    <w:rsid w:val="00403828"/>
    <w:rsid w:val="00403850"/>
    <w:rsid w:val="004043D3"/>
    <w:rsid w:val="004046A2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171"/>
    <w:rsid w:val="00414479"/>
    <w:rsid w:val="004148F6"/>
    <w:rsid w:val="004149D9"/>
    <w:rsid w:val="00415A3A"/>
    <w:rsid w:val="00415C4A"/>
    <w:rsid w:val="004160EF"/>
    <w:rsid w:val="0041651D"/>
    <w:rsid w:val="0042037B"/>
    <w:rsid w:val="004216A1"/>
    <w:rsid w:val="00421806"/>
    <w:rsid w:val="00422B0F"/>
    <w:rsid w:val="00422C79"/>
    <w:rsid w:val="0042327B"/>
    <w:rsid w:val="0042388E"/>
    <w:rsid w:val="00423A39"/>
    <w:rsid w:val="00424023"/>
    <w:rsid w:val="00424AC2"/>
    <w:rsid w:val="00425D99"/>
    <w:rsid w:val="004264DC"/>
    <w:rsid w:val="004265F2"/>
    <w:rsid w:val="00426865"/>
    <w:rsid w:val="00430968"/>
    <w:rsid w:val="00430F04"/>
    <w:rsid w:val="00431140"/>
    <w:rsid w:val="00431D41"/>
    <w:rsid w:val="00432AF1"/>
    <w:rsid w:val="00433308"/>
    <w:rsid w:val="00434088"/>
    <w:rsid w:val="00435C29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1693"/>
    <w:rsid w:val="004420EE"/>
    <w:rsid w:val="00442F26"/>
    <w:rsid w:val="004439E0"/>
    <w:rsid w:val="0044412A"/>
    <w:rsid w:val="004442EA"/>
    <w:rsid w:val="00444DF4"/>
    <w:rsid w:val="00444F28"/>
    <w:rsid w:val="00446EDF"/>
    <w:rsid w:val="0044766F"/>
    <w:rsid w:val="00447828"/>
    <w:rsid w:val="00447BAC"/>
    <w:rsid w:val="00447CD7"/>
    <w:rsid w:val="0045085B"/>
    <w:rsid w:val="00450B7E"/>
    <w:rsid w:val="00450B8B"/>
    <w:rsid w:val="00450D04"/>
    <w:rsid w:val="00454031"/>
    <w:rsid w:val="00454CFD"/>
    <w:rsid w:val="00455768"/>
    <w:rsid w:val="0045699E"/>
    <w:rsid w:val="00456B00"/>
    <w:rsid w:val="0046012E"/>
    <w:rsid w:val="004615A6"/>
    <w:rsid w:val="00461611"/>
    <w:rsid w:val="004616ED"/>
    <w:rsid w:val="00461EE0"/>
    <w:rsid w:val="00462557"/>
    <w:rsid w:val="004625BD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16"/>
    <w:rsid w:val="00467172"/>
    <w:rsid w:val="004671F7"/>
    <w:rsid w:val="00467A79"/>
    <w:rsid w:val="00467DF0"/>
    <w:rsid w:val="00470135"/>
    <w:rsid w:val="0047077D"/>
    <w:rsid w:val="004715E3"/>
    <w:rsid w:val="00472848"/>
    <w:rsid w:val="0047320D"/>
    <w:rsid w:val="0047357A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917"/>
    <w:rsid w:val="00481F96"/>
    <w:rsid w:val="00482702"/>
    <w:rsid w:val="00482A58"/>
    <w:rsid w:val="00482D0E"/>
    <w:rsid w:val="00482E99"/>
    <w:rsid w:val="00483257"/>
    <w:rsid w:val="00483A1B"/>
    <w:rsid w:val="00483A5C"/>
    <w:rsid w:val="004841B6"/>
    <w:rsid w:val="00484DCB"/>
    <w:rsid w:val="00484E17"/>
    <w:rsid w:val="00486B0C"/>
    <w:rsid w:val="004873BA"/>
    <w:rsid w:val="00487567"/>
    <w:rsid w:val="00487919"/>
    <w:rsid w:val="00487AD9"/>
    <w:rsid w:val="00487FEE"/>
    <w:rsid w:val="00490132"/>
    <w:rsid w:val="0049065D"/>
    <w:rsid w:val="004909CD"/>
    <w:rsid w:val="00490DB2"/>
    <w:rsid w:val="00491215"/>
    <w:rsid w:val="00491427"/>
    <w:rsid w:val="00491CEB"/>
    <w:rsid w:val="00492CE3"/>
    <w:rsid w:val="004934C7"/>
    <w:rsid w:val="00493F54"/>
    <w:rsid w:val="00493F8A"/>
    <w:rsid w:val="004940D3"/>
    <w:rsid w:val="00494471"/>
    <w:rsid w:val="00495121"/>
    <w:rsid w:val="004952A9"/>
    <w:rsid w:val="004958FA"/>
    <w:rsid w:val="0049621E"/>
    <w:rsid w:val="00496694"/>
    <w:rsid w:val="004968A6"/>
    <w:rsid w:val="00496AB0"/>
    <w:rsid w:val="00496EE2"/>
    <w:rsid w:val="00497BC7"/>
    <w:rsid w:val="004A1169"/>
    <w:rsid w:val="004A125C"/>
    <w:rsid w:val="004A3DF3"/>
    <w:rsid w:val="004A6420"/>
    <w:rsid w:val="004A644C"/>
    <w:rsid w:val="004A6B3D"/>
    <w:rsid w:val="004A6D06"/>
    <w:rsid w:val="004A6D14"/>
    <w:rsid w:val="004A706E"/>
    <w:rsid w:val="004A79F4"/>
    <w:rsid w:val="004B005E"/>
    <w:rsid w:val="004B00AA"/>
    <w:rsid w:val="004B0BCD"/>
    <w:rsid w:val="004B0E9B"/>
    <w:rsid w:val="004B0EB0"/>
    <w:rsid w:val="004B24EF"/>
    <w:rsid w:val="004B2532"/>
    <w:rsid w:val="004B294B"/>
    <w:rsid w:val="004B306B"/>
    <w:rsid w:val="004B3740"/>
    <w:rsid w:val="004B39C9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59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1905"/>
    <w:rsid w:val="004C23C5"/>
    <w:rsid w:val="004C24FC"/>
    <w:rsid w:val="004C2F9D"/>
    <w:rsid w:val="004C37F9"/>
    <w:rsid w:val="004C3DEB"/>
    <w:rsid w:val="004C3FE3"/>
    <w:rsid w:val="004C43CF"/>
    <w:rsid w:val="004C4DED"/>
    <w:rsid w:val="004C5F52"/>
    <w:rsid w:val="004C6096"/>
    <w:rsid w:val="004C60B4"/>
    <w:rsid w:val="004C63B5"/>
    <w:rsid w:val="004C7B2D"/>
    <w:rsid w:val="004D0616"/>
    <w:rsid w:val="004D0F9C"/>
    <w:rsid w:val="004D1F9B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605"/>
    <w:rsid w:val="004D682E"/>
    <w:rsid w:val="004D6B59"/>
    <w:rsid w:val="004D6BDB"/>
    <w:rsid w:val="004D70DB"/>
    <w:rsid w:val="004D7CE4"/>
    <w:rsid w:val="004E0387"/>
    <w:rsid w:val="004E0E88"/>
    <w:rsid w:val="004E1117"/>
    <w:rsid w:val="004E1636"/>
    <w:rsid w:val="004E2135"/>
    <w:rsid w:val="004E2830"/>
    <w:rsid w:val="004E2ABA"/>
    <w:rsid w:val="004E4214"/>
    <w:rsid w:val="004E51FF"/>
    <w:rsid w:val="004E57AD"/>
    <w:rsid w:val="004E5E1A"/>
    <w:rsid w:val="004E6813"/>
    <w:rsid w:val="004E6F8F"/>
    <w:rsid w:val="004E7A03"/>
    <w:rsid w:val="004F0A5B"/>
    <w:rsid w:val="004F1C87"/>
    <w:rsid w:val="004F2611"/>
    <w:rsid w:val="004F267B"/>
    <w:rsid w:val="004F26A0"/>
    <w:rsid w:val="004F2E19"/>
    <w:rsid w:val="004F4328"/>
    <w:rsid w:val="004F5100"/>
    <w:rsid w:val="004F5198"/>
    <w:rsid w:val="004F51AE"/>
    <w:rsid w:val="004F58C3"/>
    <w:rsid w:val="004F6325"/>
    <w:rsid w:val="004F6971"/>
    <w:rsid w:val="004F79EA"/>
    <w:rsid w:val="004F7D3D"/>
    <w:rsid w:val="0050035E"/>
    <w:rsid w:val="00500761"/>
    <w:rsid w:val="005008E7"/>
    <w:rsid w:val="00500E85"/>
    <w:rsid w:val="005011C8"/>
    <w:rsid w:val="00501A12"/>
    <w:rsid w:val="005023C5"/>
    <w:rsid w:val="0050313C"/>
    <w:rsid w:val="005048E9"/>
    <w:rsid w:val="00504F94"/>
    <w:rsid w:val="00505658"/>
    <w:rsid w:val="005056DF"/>
    <w:rsid w:val="005065C3"/>
    <w:rsid w:val="00506657"/>
    <w:rsid w:val="00506DC0"/>
    <w:rsid w:val="00506E8A"/>
    <w:rsid w:val="00507167"/>
    <w:rsid w:val="00507A84"/>
    <w:rsid w:val="00507D3B"/>
    <w:rsid w:val="005105ED"/>
    <w:rsid w:val="0051080C"/>
    <w:rsid w:val="00510E70"/>
    <w:rsid w:val="00510EA1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6B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6CED"/>
    <w:rsid w:val="00527A6D"/>
    <w:rsid w:val="00527DAE"/>
    <w:rsid w:val="005300B4"/>
    <w:rsid w:val="00530137"/>
    <w:rsid w:val="00532AEE"/>
    <w:rsid w:val="00532C09"/>
    <w:rsid w:val="005332A3"/>
    <w:rsid w:val="00533AD3"/>
    <w:rsid w:val="00533C4E"/>
    <w:rsid w:val="005343A5"/>
    <w:rsid w:val="00534BD2"/>
    <w:rsid w:val="00534D44"/>
    <w:rsid w:val="00535DEF"/>
    <w:rsid w:val="005360D6"/>
    <w:rsid w:val="00537131"/>
    <w:rsid w:val="00537F17"/>
    <w:rsid w:val="005411E3"/>
    <w:rsid w:val="005415C4"/>
    <w:rsid w:val="0054188B"/>
    <w:rsid w:val="0054237D"/>
    <w:rsid w:val="00543448"/>
    <w:rsid w:val="005434C7"/>
    <w:rsid w:val="00543681"/>
    <w:rsid w:val="005439BE"/>
    <w:rsid w:val="00543F50"/>
    <w:rsid w:val="00545AEA"/>
    <w:rsid w:val="00545C8B"/>
    <w:rsid w:val="00545E04"/>
    <w:rsid w:val="0054750A"/>
    <w:rsid w:val="005509EA"/>
    <w:rsid w:val="00550FF2"/>
    <w:rsid w:val="00551D8C"/>
    <w:rsid w:val="00551EDF"/>
    <w:rsid w:val="0055281F"/>
    <w:rsid w:val="005531F5"/>
    <w:rsid w:val="005540CC"/>
    <w:rsid w:val="00554234"/>
    <w:rsid w:val="00554367"/>
    <w:rsid w:val="00554F5C"/>
    <w:rsid w:val="00555929"/>
    <w:rsid w:val="0055755C"/>
    <w:rsid w:val="00557C1D"/>
    <w:rsid w:val="00557E36"/>
    <w:rsid w:val="0056166F"/>
    <w:rsid w:val="00561C21"/>
    <w:rsid w:val="00562043"/>
    <w:rsid w:val="00562EC1"/>
    <w:rsid w:val="005637FD"/>
    <w:rsid w:val="00563D1A"/>
    <w:rsid w:val="005644EE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16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0A"/>
    <w:rsid w:val="00580229"/>
    <w:rsid w:val="00581123"/>
    <w:rsid w:val="00581C55"/>
    <w:rsid w:val="005820D3"/>
    <w:rsid w:val="00582846"/>
    <w:rsid w:val="00582FA1"/>
    <w:rsid w:val="005832B2"/>
    <w:rsid w:val="00583472"/>
    <w:rsid w:val="0058363A"/>
    <w:rsid w:val="00583DFF"/>
    <w:rsid w:val="005841E7"/>
    <w:rsid w:val="00584AC0"/>
    <w:rsid w:val="00585BEA"/>
    <w:rsid w:val="00586051"/>
    <w:rsid w:val="0058649A"/>
    <w:rsid w:val="005864FC"/>
    <w:rsid w:val="005868DD"/>
    <w:rsid w:val="005873CD"/>
    <w:rsid w:val="00590988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9BA"/>
    <w:rsid w:val="005A5FCA"/>
    <w:rsid w:val="005A620D"/>
    <w:rsid w:val="005A7037"/>
    <w:rsid w:val="005A7045"/>
    <w:rsid w:val="005A7096"/>
    <w:rsid w:val="005A74BB"/>
    <w:rsid w:val="005A74CB"/>
    <w:rsid w:val="005B084A"/>
    <w:rsid w:val="005B0EA1"/>
    <w:rsid w:val="005B1DC7"/>
    <w:rsid w:val="005B2756"/>
    <w:rsid w:val="005B2959"/>
    <w:rsid w:val="005B3174"/>
    <w:rsid w:val="005B3B1A"/>
    <w:rsid w:val="005B3E2D"/>
    <w:rsid w:val="005B3F17"/>
    <w:rsid w:val="005B4981"/>
    <w:rsid w:val="005B518C"/>
    <w:rsid w:val="005B61BB"/>
    <w:rsid w:val="005B63C4"/>
    <w:rsid w:val="005B6F3D"/>
    <w:rsid w:val="005B74DA"/>
    <w:rsid w:val="005B7F9D"/>
    <w:rsid w:val="005C0051"/>
    <w:rsid w:val="005C08D1"/>
    <w:rsid w:val="005C109A"/>
    <w:rsid w:val="005C16B9"/>
    <w:rsid w:val="005C28B8"/>
    <w:rsid w:val="005C386C"/>
    <w:rsid w:val="005C3C31"/>
    <w:rsid w:val="005C3DCD"/>
    <w:rsid w:val="005C3F14"/>
    <w:rsid w:val="005C4BE4"/>
    <w:rsid w:val="005C6356"/>
    <w:rsid w:val="005C7592"/>
    <w:rsid w:val="005D0733"/>
    <w:rsid w:val="005D0BA1"/>
    <w:rsid w:val="005D0BCE"/>
    <w:rsid w:val="005D0D67"/>
    <w:rsid w:val="005D1348"/>
    <w:rsid w:val="005D1D7E"/>
    <w:rsid w:val="005D1E61"/>
    <w:rsid w:val="005D2DB7"/>
    <w:rsid w:val="005D36CC"/>
    <w:rsid w:val="005D4611"/>
    <w:rsid w:val="005D4C9B"/>
    <w:rsid w:val="005D4D4C"/>
    <w:rsid w:val="005D5D02"/>
    <w:rsid w:val="005D610D"/>
    <w:rsid w:val="005E0FAF"/>
    <w:rsid w:val="005E1495"/>
    <w:rsid w:val="005E3010"/>
    <w:rsid w:val="005E3090"/>
    <w:rsid w:val="005E3BAA"/>
    <w:rsid w:val="005E3F4C"/>
    <w:rsid w:val="005E42B7"/>
    <w:rsid w:val="005E4980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1A8C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3D6"/>
    <w:rsid w:val="0060079E"/>
    <w:rsid w:val="0060088C"/>
    <w:rsid w:val="0060093E"/>
    <w:rsid w:val="00600BD2"/>
    <w:rsid w:val="00601676"/>
    <w:rsid w:val="00601B64"/>
    <w:rsid w:val="00602985"/>
    <w:rsid w:val="00602DF3"/>
    <w:rsid w:val="0060347E"/>
    <w:rsid w:val="00603703"/>
    <w:rsid w:val="006040D4"/>
    <w:rsid w:val="0060419C"/>
    <w:rsid w:val="00604768"/>
    <w:rsid w:val="00604864"/>
    <w:rsid w:val="00605C1C"/>
    <w:rsid w:val="00605D25"/>
    <w:rsid w:val="006107E4"/>
    <w:rsid w:val="006108BA"/>
    <w:rsid w:val="00610A82"/>
    <w:rsid w:val="006119BF"/>
    <w:rsid w:val="00611D68"/>
    <w:rsid w:val="00611D8B"/>
    <w:rsid w:val="00611ED7"/>
    <w:rsid w:val="00613814"/>
    <w:rsid w:val="00613C13"/>
    <w:rsid w:val="00613D81"/>
    <w:rsid w:val="0061435F"/>
    <w:rsid w:val="006149A6"/>
    <w:rsid w:val="006149DC"/>
    <w:rsid w:val="006154CF"/>
    <w:rsid w:val="00615C93"/>
    <w:rsid w:val="006173E1"/>
    <w:rsid w:val="0061748C"/>
    <w:rsid w:val="0061769C"/>
    <w:rsid w:val="006179F2"/>
    <w:rsid w:val="00617C53"/>
    <w:rsid w:val="00617F50"/>
    <w:rsid w:val="0062143B"/>
    <w:rsid w:val="00622329"/>
    <w:rsid w:val="00622940"/>
    <w:rsid w:val="00622E4A"/>
    <w:rsid w:val="00623561"/>
    <w:rsid w:val="00623E75"/>
    <w:rsid w:val="006242A3"/>
    <w:rsid w:val="006248CE"/>
    <w:rsid w:val="006248D0"/>
    <w:rsid w:val="00626E0B"/>
    <w:rsid w:val="0062708C"/>
    <w:rsid w:val="00627109"/>
    <w:rsid w:val="00630470"/>
    <w:rsid w:val="0063056F"/>
    <w:rsid w:val="00630C14"/>
    <w:rsid w:val="00630FB4"/>
    <w:rsid w:val="00632FA0"/>
    <w:rsid w:val="006335EA"/>
    <w:rsid w:val="00633BAE"/>
    <w:rsid w:val="00633F55"/>
    <w:rsid w:val="00634219"/>
    <w:rsid w:val="00634B47"/>
    <w:rsid w:val="00634F01"/>
    <w:rsid w:val="00635572"/>
    <w:rsid w:val="00635814"/>
    <w:rsid w:val="006367CD"/>
    <w:rsid w:val="00637316"/>
    <w:rsid w:val="006373D8"/>
    <w:rsid w:val="00637824"/>
    <w:rsid w:val="00637A57"/>
    <w:rsid w:val="00640358"/>
    <w:rsid w:val="00640694"/>
    <w:rsid w:val="00641DD1"/>
    <w:rsid w:val="00642A01"/>
    <w:rsid w:val="00643B32"/>
    <w:rsid w:val="00643B42"/>
    <w:rsid w:val="00643B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37DF"/>
    <w:rsid w:val="006543AE"/>
    <w:rsid w:val="00654516"/>
    <w:rsid w:val="006545B8"/>
    <w:rsid w:val="006545CD"/>
    <w:rsid w:val="006547FA"/>
    <w:rsid w:val="00655D90"/>
    <w:rsid w:val="006562B1"/>
    <w:rsid w:val="006565DA"/>
    <w:rsid w:val="00656B07"/>
    <w:rsid w:val="00657015"/>
    <w:rsid w:val="006576D1"/>
    <w:rsid w:val="006576F3"/>
    <w:rsid w:val="00657813"/>
    <w:rsid w:val="00657C45"/>
    <w:rsid w:val="00660891"/>
    <w:rsid w:val="006614D6"/>
    <w:rsid w:val="00661C75"/>
    <w:rsid w:val="00662495"/>
    <w:rsid w:val="00662562"/>
    <w:rsid w:val="0066274F"/>
    <w:rsid w:val="0066330F"/>
    <w:rsid w:val="0066452F"/>
    <w:rsid w:val="00664AF5"/>
    <w:rsid w:val="00664F6D"/>
    <w:rsid w:val="0066559A"/>
    <w:rsid w:val="00665783"/>
    <w:rsid w:val="00666B9F"/>
    <w:rsid w:val="00667225"/>
    <w:rsid w:val="006672DE"/>
    <w:rsid w:val="00667AEC"/>
    <w:rsid w:val="00670246"/>
    <w:rsid w:val="00670F4A"/>
    <w:rsid w:val="00671823"/>
    <w:rsid w:val="00671B77"/>
    <w:rsid w:val="006725C3"/>
    <w:rsid w:val="00672A73"/>
    <w:rsid w:val="00672AE3"/>
    <w:rsid w:val="00672EEB"/>
    <w:rsid w:val="0067388C"/>
    <w:rsid w:val="006747D7"/>
    <w:rsid w:val="0067495F"/>
    <w:rsid w:val="00674AA9"/>
    <w:rsid w:val="00674C6F"/>
    <w:rsid w:val="00674E96"/>
    <w:rsid w:val="00674FD2"/>
    <w:rsid w:val="00676631"/>
    <w:rsid w:val="00676F12"/>
    <w:rsid w:val="0067722D"/>
    <w:rsid w:val="006801F0"/>
    <w:rsid w:val="006803CA"/>
    <w:rsid w:val="006810B7"/>
    <w:rsid w:val="0068147E"/>
    <w:rsid w:val="00681895"/>
    <w:rsid w:val="00682CAF"/>
    <w:rsid w:val="00682D65"/>
    <w:rsid w:val="006836C8"/>
    <w:rsid w:val="0068482F"/>
    <w:rsid w:val="006849CF"/>
    <w:rsid w:val="00685718"/>
    <w:rsid w:val="00685983"/>
    <w:rsid w:val="00685DA6"/>
    <w:rsid w:val="00685E71"/>
    <w:rsid w:val="00686648"/>
    <w:rsid w:val="0068677D"/>
    <w:rsid w:val="0068687D"/>
    <w:rsid w:val="006868C3"/>
    <w:rsid w:val="00687A4A"/>
    <w:rsid w:val="00687CA1"/>
    <w:rsid w:val="00687FBB"/>
    <w:rsid w:val="00690759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4743"/>
    <w:rsid w:val="00695776"/>
    <w:rsid w:val="006964D3"/>
    <w:rsid w:val="0069666C"/>
    <w:rsid w:val="0069735B"/>
    <w:rsid w:val="006976B1"/>
    <w:rsid w:val="006A03CE"/>
    <w:rsid w:val="006A048A"/>
    <w:rsid w:val="006A0E7C"/>
    <w:rsid w:val="006A0F74"/>
    <w:rsid w:val="006A19E4"/>
    <w:rsid w:val="006A1F10"/>
    <w:rsid w:val="006A26E0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AAE"/>
    <w:rsid w:val="006B1D11"/>
    <w:rsid w:val="006B2364"/>
    <w:rsid w:val="006B2466"/>
    <w:rsid w:val="006B2D07"/>
    <w:rsid w:val="006B302E"/>
    <w:rsid w:val="006B35E8"/>
    <w:rsid w:val="006B3C3B"/>
    <w:rsid w:val="006B3C96"/>
    <w:rsid w:val="006B3FCB"/>
    <w:rsid w:val="006B476B"/>
    <w:rsid w:val="006B5BBA"/>
    <w:rsid w:val="006B60D3"/>
    <w:rsid w:val="006B648D"/>
    <w:rsid w:val="006B760F"/>
    <w:rsid w:val="006B7E66"/>
    <w:rsid w:val="006C05E0"/>
    <w:rsid w:val="006C112F"/>
    <w:rsid w:val="006C11C7"/>
    <w:rsid w:val="006C1C54"/>
    <w:rsid w:val="006C1D5E"/>
    <w:rsid w:val="006C22B3"/>
    <w:rsid w:val="006C3748"/>
    <w:rsid w:val="006C3899"/>
    <w:rsid w:val="006C493C"/>
    <w:rsid w:val="006C53FE"/>
    <w:rsid w:val="006C55B1"/>
    <w:rsid w:val="006C5823"/>
    <w:rsid w:val="006C6C4C"/>
    <w:rsid w:val="006C749C"/>
    <w:rsid w:val="006C749F"/>
    <w:rsid w:val="006C7B51"/>
    <w:rsid w:val="006D05BE"/>
    <w:rsid w:val="006D09EE"/>
    <w:rsid w:val="006D0DB0"/>
    <w:rsid w:val="006D1486"/>
    <w:rsid w:val="006D1CBF"/>
    <w:rsid w:val="006D1F63"/>
    <w:rsid w:val="006D205D"/>
    <w:rsid w:val="006D290E"/>
    <w:rsid w:val="006D46ED"/>
    <w:rsid w:val="006D474E"/>
    <w:rsid w:val="006D4B39"/>
    <w:rsid w:val="006D58A5"/>
    <w:rsid w:val="006D591B"/>
    <w:rsid w:val="006D594C"/>
    <w:rsid w:val="006D5C43"/>
    <w:rsid w:val="006D5EA7"/>
    <w:rsid w:val="006D6F5E"/>
    <w:rsid w:val="006D7258"/>
    <w:rsid w:val="006D784C"/>
    <w:rsid w:val="006D79B8"/>
    <w:rsid w:val="006D7D06"/>
    <w:rsid w:val="006D7D1A"/>
    <w:rsid w:val="006E00AE"/>
    <w:rsid w:val="006E0A40"/>
    <w:rsid w:val="006E1891"/>
    <w:rsid w:val="006E1FB7"/>
    <w:rsid w:val="006E264C"/>
    <w:rsid w:val="006E2D70"/>
    <w:rsid w:val="006E2F19"/>
    <w:rsid w:val="006E38E7"/>
    <w:rsid w:val="006E3938"/>
    <w:rsid w:val="006E4B27"/>
    <w:rsid w:val="006E4FC6"/>
    <w:rsid w:val="006E5087"/>
    <w:rsid w:val="006E50FD"/>
    <w:rsid w:val="006E54A8"/>
    <w:rsid w:val="006E77FF"/>
    <w:rsid w:val="006F0266"/>
    <w:rsid w:val="006F03CB"/>
    <w:rsid w:val="006F042A"/>
    <w:rsid w:val="006F0A2C"/>
    <w:rsid w:val="006F1242"/>
    <w:rsid w:val="006F2691"/>
    <w:rsid w:val="006F2860"/>
    <w:rsid w:val="006F28A3"/>
    <w:rsid w:val="006F2A71"/>
    <w:rsid w:val="006F2C15"/>
    <w:rsid w:val="006F3273"/>
    <w:rsid w:val="006F34DE"/>
    <w:rsid w:val="006F36FB"/>
    <w:rsid w:val="006F4547"/>
    <w:rsid w:val="006F4A07"/>
    <w:rsid w:val="006F5F5F"/>
    <w:rsid w:val="006F5FDE"/>
    <w:rsid w:val="006F7142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07D79"/>
    <w:rsid w:val="007102FC"/>
    <w:rsid w:val="00710750"/>
    <w:rsid w:val="007108D7"/>
    <w:rsid w:val="00711851"/>
    <w:rsid w:val="00711A62"/>
    <w:rsid w:val="007125C8"/>
    <w:rsid w:val="007128BF"/>
    <w:rsid w:val="00712B8D"/>
    <w:rsid w:val="0071349F"/>
    <w:rsid w:val="00713DE5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6DA"/>
    <w:rsid w:val="0071786D"/>
    <w:rsid w:val="00720744"/>
    <w:rsid w:val="007209F4"/>
    <w:rsid w:val="0072266A"/>
    <w:rsid w:val="00722B39"/>
    <w:rsid w:val="00723937"/>
    <w:rsid w:val="00723EDD"/>
    <w:rsid w:val="00724115"/>
    <w:rsid w:val="0072444F"/>
    <w:rsid w:val="00724BE6"/>
    <w:rsid w:val="00724C9B"/>
    <w:rsid w:val="00725D9B"/>
    <w:rsid w:val="00725DCA"/>
    <w:rsid w:val="007263D3"/>
    <w:rsid w:val="007269BC"/>
    <w:rsid w:val="00730E17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116D"/>
    <w:rsid w:val="00741376"/>
    <w:rsid w:val="00741AB4"/>
    <w:rsid w:val="00741FE7"/>
    <w:rsid w:val="007420ED"/>
    <w:rsid w:val="00742B4D"/>
    <w:rsid w:val="00742CF6"/>
    <w:rsid w:val="00742F33"/>
    <w:rsid w:val="007437CA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91C"/>
    <w:rsid w:val="00752F69"/>
    <w:rsid w:val="00753C29"/>
    <w:rsid w:val="00754333"/>
    <w:rsid w:val="00754CAD"/>
    <w:rsid w:val="00754E0B"/>
    <w:rsid w:val="007555D7"/>
    <w:rsid w:val="00755702"/>
    <w:rsid w:val="007560C9"/>
    <w:rsid w:val="00756182"/>
    <w:rsid w:val="00756F36"/>
    <w:rsid w:val="00757178"/>
    <w:rsid w:val="00757649"/>
    <w:rsid w:val="00760496"/>
    <w:rsid w:val="007605C0"/>
    <w:rsid w:val="0076115C"/>
    <w:rsid w:val="00761739"/>
    <w:rsid w:val="00761D42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10BC"/>
    <w:rsid w:val="0077393F"/>
    <w:rsid w:val="00773D24"/>
    <w:rsid w:val="007743E3"/>
    <w:rsid w:val="007745A2"/>
    <w:rsid w:val="00774C27"/>
    <w:rsid w:val="00774DFD"/>
    <w:rsid w:val="0077538F"/>
    <w:rsid w:val="00775421"/>
    <w:rsid w:val="00775DCD"/>
    <w:rsid w:val="007766A5"/>
    <w:rsid w:val="0077680E"/>
    <w:rsid w:val="007777DB"/>
    <w:rsid w:val="00777C05"/>
    <w:rsid w:val="00780124"/>
    <w:rsid w:val="007811A4"/>
    <w:rsid w:val="00782089"/>
    <w:rsid w:val="00782715"/>
    <w:rsid w:val="0078453A"/>
    <w:rsid w:val="007873ED"/>
    <w:rsid w:val="007876B2"/>
    <w:rsid w:val="007878CE"/>
    <w:rsid w:val="00787B98"/>
    <w:rsid w:val="007907A4"/>
    <w:rsid w:val="00790984"/>
    <w:rsid w:val="00790D5A"/>
    <w:rsid w:val="0079163A"/>
    <w:rsid w:val="007918EC"/>
    <w:rsid w:val="00791D1F"/>
    <w:rsid w:val="00792E6E"/>
    <w:rsid w:val="00792ED7"/>
    <w:rsid w:val="0079393A"/>
    <w:rsid w:val="00794649"/>
    <w:rsid w:val="00794C33"/>
    <w:rsid w:val="00795249"/>
    <w:rsid w:val="007953E6"/>
    <w:rsid w:val="00795E67"/>
    <w:rsid w:val="00796789"/>
    <w:rsid w:val="007974B8"/>
    <w:rsid w:val="00797A13"/>
    <w:rsid w:val="00797C26"/>
    <w:rsid w:val="007A095E"/>
    <w:rsid w:val="007A10AD"/>
    <w:rsid w:val="007A3018"/>
    <w:rsid w:val="007A37D4"/>
    <w:rsid w:val="007A3EC2"/>
    <w:rsid w:val="007A4057"/>
    <w:rsid w:val="007A49CB"/>
    <w:rsid w:val="007A4AD8"/>
    <w:rsid w:val="007A4C10"/>
    <w:rsid w:val="007A50A9"/>
    <w:rsid w:val="007A524E"/>
    <w:rsid w:val="007A553A"/>
    <w:rsid w:val="007A5873"/>
    <w:rsid w:val="007A61C9"/>
    <w:rsid w:val="007A6C6E"/>
    <w:rsid w:val="007A71F3"/>
    <w:rsid w:val="007A77C8"/>
    <w:rsid w:val="007B0B0B"/>
    <w:rsid w:val="007B0E2D"/>
    <w:rsid w:val="007B0EB6"/>
    <w:rsid w:val="007B1100"/>
    <w:rsid w:val="007B11BE"/>
    <w:rsid w:val="007B2845"/>
    <w:rsid w:val="007B2E1F"/>
    <w:rsid w:val="007B3706"/>
    <w:rsid w:val="007B3A32"/>
    <w:rsid w:val="007B3C32"/>
    <w:rsid w:val="007B3E81"/>
    <w:rsid w:val="007B4334"/>
    <w:rsid w:val="007B4483"/>
    <w:rsid w:val="007B4618"/>
    <w:rsid w:val="007B5538"/>
    <w:rsid w:val="007B578D"/>
    <w:rsid w:val="007B777D"/>
    <w:rsid w:val="007B7B1B"/>
    <w:rsid w:val="007C05A5"/>
    <w:rsid w:val="007C0C01"/>
    <w:rsid w:val="007C1249"/>
    <w:rsid w:val="007C1554"/>
    <w:rsid w:val="007C2ACB"/>
    <w:rsid w:val="007C2E23"/>
    <w:rsid w:val="007C3E58"/>
    <w:rsid w:val="007C442A"/>
    <w:rsid w:val="007C4E2E"/>
    <w:rsid w:val="007C522B"/>
    <w:rsid w:val="007C55DF"/>
    <w:rsid w:val="007C64ED"/>
    <w:rsid w:val="007C6DCA"/>
    <w:rsid w:val="007C7EF2"/>
    <w:rsid w:val="007D09DB"/>
    <w:rsid w:val="007D1436"/>
    <w:rsid w:val="007D146D"/>
    <w:rsid w:val="007D16B2"/>
    <w:rsid w:val="007D19E8"/>
    <w:rsid w:val="007D21DF"/>
    <w:rsid w:val="007D220E"/>
    <w:rsid w:val="007D2235"/>
    <w:rsid w:val="007D288A"/>
    <w:rsid w:val="007D2C56"/>
    <w:rsid w:val="007D2DE9"/>
    <w:rsid w:val="007D3B2E"/>
    <w:rsid w:val="007D402B"/>
    <w:rsid w:val="007D4146"/>
    <w:rsid w:val="007D4A02"/>
    <w:rsid w:val="007D515A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38A3"/>
    <w:rsid w:val="007E49E0"/>
    <w:rsid w:val="007E4B02"/>
    <w:rsid w:val="007E5686"/>
    <w:rsid w:val="007E5FDA"/>
    <w:rsid w:val="007E67F1"/>
    <w:rsid w:val="007E783B"/>
    <w:rsid w:val="007E7BE4"/>
    <w:rsid w:val="007E7F69"/>
    <w:rsid w:val="007F2413"/>
    <w:rsid w:val="007F2607"/>
    <w:rsid w:val="007F3500"/>
    <w:rsid w:val="007F3B1C"/>
    <w:rsid w:val="007F4757"/>
    <w:rsid w:val="007F4B3E"/>
    <w:rsid w:val="007F4BD6"/>
    <w:rsid w:val="007F50E7"/>
    <w:rsid w:val="007F5273"/>
    <w:rsid w:val="007F52AF"/>
    <w:rsid w:val="007F5F3C"/>
    <w:rsid w:val="007F6452"/>
    <w:rsid w:val="007F6699"/>
    <w:rsid w:val="007F687B"/>
    <w:rsid w:val="007F6B57"/>
    <w:rsid w:val="007F75A8"/>
    <w:rsid w:val="007F7E2F"/>
    <w:rsid w:val="00800821"/>
    <w:rsid w:val="008025E2"/>
    <w:rsid w:val="00802AAA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4A6"/>
    <w:rsid w:val="008076EB"/>
    <w:rsid w:val="0081129B"/>
    <w:rsid w:val="00811AB4"/>
    <w:rsid w:val="00811CED"/>
    <w:rsid w:val="00814415"/>
    <w:rsid w:val="008146DD"/>
    <w:rsid w:val="00814EF1"/>
    <w:rsid w:val="00815301"/>
    <w:rsid w:val="0081539E"/>
    <w:rsid w:val="008154A9"/>
    <w:rsid w:val="008157E7"/>
    <w:rsid w:val="008159B1"/>
    <w:rsid w:val="00816192"/>
    <w:rsid w:val="00816416"/>
    <w:rsid w:val="0081646F"/>
    <w:rsid w:val="00816C5A"/>
    <w:rsid w:val="00816EA4"/>
    <w:rsid w:val="00817107"/>
    <w:rsid w:val="0081747E"/>
    <w:rsid w:val="00820BEE"/>
    <w:rsid w:val="00820D43"/>
    <w:rsid w:val="0082185E"/>
    <w:rsid w:val="008218BC"/>
    <w:rsid w:val="00821974"/>
    <w:rsid w:val="00821ED0"/>
    <w:rsid w:val="008220D4"/>
    <w:rsid w:val="008223AC"/>
    <w:rsid w:val="00822B8E"/>
    <w:rsid w:val="0082320F"/>
    <w:rsid w:val="008235FB"/>
    <w:rsid w:val="008242B5"/>
    <w:rsid w:val="0082467F"/>
    <w:rsid w:val="008248CD"/>
    <w:rsid w:val="00824D59"/>
    <w:rsid w:val="0082533F"/>
    <w:rsid w:val="00825AEC"/>
    <w:rsid w:val="00826258"/>
    <w:rsid w:val="0082682E"/>
    <w:rsid w:val="00826F40"/>
    <w:rsid w:val="008271CC"/>
    <w:rsid w:val="0082776C"/>
    <w:rsid w:val="00830E10"/>
    <w:rsid w:val="008332BC"/>
    <w:rsid w:val="008332C3"/>
    <w:rsid w:val="008333DE"/>
    <w:rsid w:val="00833E38"/>
    <w:rsid w:val="008345E3"/>
    <w:rsid w:val="00834C36"/>
    <w:rsid w:val="0083519F"/>
    <w:rsid w:val="00836402"/>
    <w:rsid w:val="00836B36"/>
    <w:rsid w:val="008371C4"/>
    <w:rsid w:val="00837332"/>
    <w:rsid w:val="00837672"/>
    <w:rsid w:val="008376CF"/>
    <w:rsid w:val="0083795A"/>
    <w:rsid w:val="00837A00"/>
    <w:rsid w:val="00837CE0"/>
    <w:rsid w:val="00840071"/>
    <w:rsid w:val="008403D7"/>
    <w:rsid w:val="008408C3"/>
    <w:rsid w:val="008414D3"/>
    <w:rsid w:val="008419D0"/>
    <w:rsid w:val="00841B6C"/>
    <w:rsid w:val="00841E16"/>
    <w:rsid w:val="00842151"/>
    <w:rsid w:val="0084265A"/>
    <w:rsid w:val="00842BF2"/>
    <w:rsid w:val="008437F3"/>
    <w:rsid w:val="00843AD3"/>
    <w:rsid w:val="00844CAB"/>
    <w:rsid w:val="00844FB4"/>
    <w:rsid w:val="00845AF7"/>
    <w:rsid w:val="00846277"/>
    <w:rsid w:val="008462B7"/>
    <w:rsid w:val="008468EB"/>
    <w:rsid w:val="00846BDF"/>
    <w:rsid w:val="00846DF2"/>
    <w:rsid w:val="008470E1"/>
    <w:rsid w:val="008479BC"/>
    <w:rsid w:val="00847EBE"/>
    <w:rsid w:val="0085262B"/>
    <w:rsid w:val="0085283C"/>
    <w:rsid w:val="00852A12"/>
    <w:rsid w:val="00853B01"/>
    <w:rsid w:val="00854B07"/>
    <w:rsid w:val="00855500"/>
    <w:rsid w:val="008558BD"/>
    <w:rsid w:val="0085643C"/>
    <w:rsid w:val="008566D9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0B1"/>
    <w:rsid w:val="00862415"/>
    <w:rsid w:val="00862702"/>
    <w:rsid w:val="00862C86"/>
    <w:rsid w:val="0086363E"/>
    <w:rsid w:val="0086371F"/>
    <w:rsid w:val="008647D5"/>
    <w:rsid w:val="00864DEF"/>
    <w:rsid w:val="00865BA1"/>
    <w:rsid w:val="008671EF"/>
    <w:rsid w:val="0086727F"/>
    <w:rsid w:val="008672A0"/>
    <w:rsid w:val="0086755A"/>
    <w:rsid w:val="00870240"/>
    <w:rsid w:val="00870918"/>
    <w:rsid w:val="00870944"/>
    <w:rsid w:val="0087117F"/>
    <w:rsid w:val="008712E1"/>
    <w:rsid w:val="00871D32"/>
    <w:rsid w:val="008728BE"/>
    <w:rsid w:val="00872CFD"/>
    <w:rsid w:val="008730C8"/>
    <w:rsid w:val="0087399E"/>
    <w:rsid w:val="008749A6"/>
    <w:rsid w:val="008751CD"/>
    <w:rsid w:val="00876121"/>
    <w:rsid w:val="008767A6"/>
    <w:rsid w:val="0087694D"/>
    <w:rsid w:val="00877424"/>
    <w:rsid w:val="008778EA"/>
    <w:rsid w:val="008800A3"/>
    <w:rsid w:val="0088057C"/>
    <w:rsid w:val="008805E1"/>
    <w:rsid w:val="00881600"/>
    <w:rsid w:val="00881B81"/>
    <w:rsid w:val="008830E1"/>
    <w:rsid w:val="00883E54"/>
    <w:rsid w:val="00883E86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1757"/>
    <w:rsid w:val="00892AE4"/>
    <w:rsid w:val="00892FBB"/>
    <w:rsid w:val="0089323A"/>
    <w:rsid w:val="008937ED"/>
    <w:rsid w:val="00894B1E"/>
    <w:rsid w:val="008952AE"/>
    <w:rsid w:val="00896CD7"/>
    <w:rsid w:val="00896D07"/>
    <w:rsid w:val="00896E88"/>
    <w:rsid w:val="008970F6"/>
    <w:rsid w:val="008971B4"/>
    <w:rsid w:val="008A0024"/>
    <w:rsid w:val="008A1195"/>
    <w:rsid w:val="008A14B0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1854"/>
    <w:rsid w:val="008B3819"/>
    <w:rsid w:val="008B40F8"/>
    <w:rsid w:val="008B5DF4"/>
    <w:rsid w:val="008B649C"/>
    <w:rsid w:val="008B6558"/>
    <w:rsid w:val="008B674F"/>
    <w:rsid w:val="008B71C7"/>
    <w:rsid w:val="008B71D6"/>
    <w:rsid w:val="008B7D2E"/>
    <w:rsid w:val="008C035C"/>
    <w:rsid w:val="008C0472"/>
    <w:rsid w:val="008C0B2B"/>
    <w:rsid w:val="008C0B98"/>
    <w:rsid w:val="008C13A3"/>
    <w:rsid w:val="008C1B14"/>
    <w:rsid w:val="008C1B6B"/>
    <w:rsid w:val="008C201B"/>
    <w:rsid w:val="008C277C"/>
    <w:rsid w:val="008C3470"/>
    <w:rsid w:val="008C5FCD"/>
    <w:rsid w:val="008C6502"/>
    <w:rsid w:val="008C6805"/>
    <w:rsid w:val="008C7339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075"/>
    <w:rsid w:val="008E53E3"/>
    <w:rsid w:val="008E5420"/>
    <w:rsid w:val="008E54CE"/>
    <w:rsid w:val="008E5D56"/>
    <w:rsid w:val="008E5DA6"/>
    <w:rsid w:val="008E6736"/>
    <w:rsid w:val="008E74B0"/>
    <w:rsid w:val="008E7894"/>
    <w:rsid w:val="008F0195"/>
    <w:rsid w:val="008F02DF"/>
    <w:rsid w:val="008F03DC"/>
    <w:rsid w:val="008F1232"/>
    <w:rsid w:val="008F1239"/>
    <w:rsid w:val="008F2524"/>
    <w:rsid w:val="008F361D"/>
    <w:rsid w:val="008F4209"/>
    <w:rsid w:val="008F4C78"/>
    <w:rsid w:val="008F4C80"/>
    <w:rsid w:val="008F55A8"/>
    <w:rsid w:val="008F5713"/>
    <w:rsid w:val="008F571F"/>
    <w:rsid w:val="008F6414"/>
    <w:rsid w:val="008F6F73"/>
    <w:rsid w:val="008F7C1E"/>
    <w:rsid w:val="008F7C7B"/>
    <w:rsid w:val="00900BE1"/>
    <w:rsid w:val="00900CC1"/>
    <w:rsid w:val="0090111B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1D51"/>
    <w:rsid w:val="00912492"/>
    <w:rsid w:val="00912978"/>
    <w:rsid w:val="00912AF6"/>
    <w:rsid w:val="00912C9F"/>
    <w:rsid w:val="00913409"/>
    <w:rsid w:val="00913A38"/>
    <w:rsid w:val="00915CB6"/>
    <w:rsid w:val="00915D14"/>
    <w:rsid w:val="0091608F"/>
    <w:rsid w:val="00916888"/>
    <w:rsid w:val="00916F41"/>
    <w:rsid w:val="00917211"/>
    <w:rsid w:val="009205CC"/>
    <w:rsid w:val="00921721"/>
    <w:rsid w:val="00921759"/>
    <w:rsid w:val="00921FCE"/>
    <w:rsid w:val="009221F1"/>
    <w:rsid w:val="00922495"/>
    <w:rsid w:val="00922BE1"/>
    <w:rsid w:val="00923185"/>
    <w:rsid w:val="0092405F"/>
    <w:rsid w:val="00924971"/>
    <w:rsid w:val="009253A1"/>
    <w:rsid w:val="00925BB2"/>
    <w:rsid w:val="00926002"/>
    <w:rsid w:val="00926A74"/>
    <w:rsid w:val="00926F29"/>
    <w:rsid w:val="009274CE"/>
    <w:rsid w:val="00927BAD"/>
    <w:rsid w:val="00930DEF"/>
    <w:rsid w:val="0093162E"/>
    <w:rsid w:val="00931979"/>
    <w:rsid w:val="00931CB0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5E55"/>
    <w:rsid w:val="009362C0"/>
    <w:rsid w:val="00936426"/>
    <w:rsid w:val="009365A7"/>
    <w:rsid w:val="00936709"/>
    <w:rsid w:val="00936A0A"/>
    <w:rsid w:val="009378AB"/>
    <w:rsid w:val="009379B9"/>
    <w:rsid w:val="00937A20"/>
    <w:rsid w:val="00937D53"/>
    <w:rsid w:val="00940086"/>
    <w:rsid w:val="009400A1"/>
    <w:rsid w:val="009401B9"/>
    <w:rsid w:val="009411CA"/>
    <w:rsid w:val="0094271E"/>
    <w:rsid w:val="00943276"/>
    <w:rsid w:val="0094349C"/>
    <w:rsid w:val="00943A1F"/>
    <w:rsid w:val="00943B63"/>
    <w:rsid w:val="00944640"/>
    <w:rsid w:val="00944E22"/>
    <w:rsid w:val="009450CB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AAE"/>
    <w:rsid w:val="00951F04"/>
    <w:rsid w:val="0095222A"/>
    <w:rsid w:val="009526F0"/>
    <w:rsid w:val="00952B89"/>
    <w:rsid w:val="00952D9B"/>
    <w:rsid w:val="00953305"/>
    <w:rsid w:val="00953F24"/>
    <w:rsid w:val="009542E6"/>
    <w:rsid w:val="009547B9"/>
    <w:rsid w:val="00954F30"/>
    <w:rsid w:val="009555F0"/>
    <w:rsid w:val="009569AF"/>
    <w:rsid w:val="009570D9"/>
    <w:rsid w:val="009573EF"/>
    <w:rsid w:val="009574B7"/>
    <w:rsid w:val="00957656"/>
    <w:rsid w:val="00960011"/>
    <w:rsid w:val="00960389"/>
    <w:rsid w:val="00960592"/>
    <w:rsid w:val="00961AC4"/>
    <w:rsid w:val="0096240A"/>
    <w:rsid w:val="009625C8"/>
    <w:rsid w:val="009625CD"/>
    <w:rsid w:val="00962CB2"/>
    <w:rsid w:val="00963779"/>
    <w:rsid w:val="0096379C"/>
    <w:rsid w:val="009648EE"/>
    <w:rsid w:val="00964CE8"/>
    <w:rsid w:val="00964DF8"/>
    <w:rsid w:val="0096574B"/>
    <w:rsid w:val="00966162"/>
    <w:rsid w:val="00967B16"/>
    <w:rsid w:val="0097048D"/>
    <w:rsid w:val="0097178E"/>
    <w:rsid w:val="00971797"/>
    <w:rsid w:val="00972812"/>
    <w:rsid w:val="00972973"/>
    <w:rsid w:val="00972F0D"/>
    <w:rsid w:val="0097311F"/>
    <w:rsid w:val="00973A1E"/>
    <w:rsid w:val="0097424A"/>
    <w:rsid w:val="00974B2B"/>
    <w:rsid w:val="00974F17"/>
    <w:rsid w:val="00975126"/>
    <w:rsid w:val="0097554D"/>
    <w:rsid w:val="00975700"/>
    <w:rsid w:val="009757E5"/>
    <w:rsid w:val="00975F3A"/>
    <w:rsid w:val="009763D8"/>
    <w:rsid w:val="00976545"/>
    <w:rsid w:val="00976DDA"/>
    <w:rsid w:val="00977013"/>
    <w:rsid w:val="00977157"/>
    <w:rsid w:val="009778DB"/>
    <w:rsid w:val="00981815"/>
    <w:rsid w:val="009825BC"/>
    <w:rsid w:val="00982BE3"/>
    <w:rsid w:val="00982E98"/>
    <w:rsid w:val="009830BD"/>
    <w:rsid w:val="00983597"/>
    <w:rsid w:val="00983C0A"/>
    <w:rsid w:val="00984383"/>
    <w:rsid w:val="00984B59"/>
    <w:rsid w:val="009855BB"/>
    <w:rsid w:val="009858A6"/>
    <w:rsid w:val="00985B28"/>
    <w:rsid w:val="00985BDB"/>
    <w:rsid w:val="00987814"/>
    <w:rsid w:val="0099007F"/>
    <w:rsid w:val="009905C3"/>
    <w:rsid w:val="00990648"/>
    <w:rsid w:val="00990838"/>
    <w:rsid w:val="0099164B"/>
    <w:rsid w:val="00991833"/>
    <w:rsid w:val="00991C2E"/>
    <w:rsid w:val="00992409"/>
    <w:rsid w:val="009934EC"/>
    <w:rsid w:val="0099356E"/>
    <w:rsid w:val="0099404E"/>
    <w:rsid w:val="0099469F"/>
    <w:rsid w:val="00995E67"/>
    <w:rsid w:val="009961C0"/>
    <w:rsid w:val="00996388"/>
    <w:rsid w:val="00996477"/>
    <w:rsid w:val="0099796E"/>
    <w:rsid w:val="00997C26"/>
    <w:rsid w:val="00997C63"/>
    <w:rsid w:val="00997CF6"/>
    <w:rsid w:val="00997FB6"/>
    <w:rsid w:val="009A027B"/>
    <w:rsid w:val="009A0FFF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30E"/>
    <w:rsid w:val="009A49BB"/>
    <w:rsid w:val="009A4C03"/>
    <w:rsid w:val="009A52F3"/>
    <w:rsid w:val="009A6012"/>
    <w:rsid w:val="009A6278"/>
    <w:rsid w:val="009A7432"/>
    <w:rsid w:val="009A7719"/>
    <w:rsid w:val="009A7FFC"/>
    <w:rsid w:val="009B0A42"/>
    <w:rsid w:val="009B0A6C"/>
    <w:rsid w:val="009B0AD6"/>
    <w:rsid w:val="009B1283"/>
    <w:rsid w:val="009B2883"/>
    <w:rsid w:val="009B3109"/>
    <w:rsid w:val="009B3843"/>
    <w:rsid w:val="009B3872"/>
    <w:rsid w:val="009B3E40"/>
    <w:rsid w:val="009B4482"/>
    <w:rsid w:val="009B4824"/>
    <w:rsid w:val="009B60A9"/>
    <w:rsid w:val="009B6837"/>
    <w:rsid w:val="009B6EDE"/>
    <w:rsid w:val="009B7416"/>
    <w:rsid w:val="009B7667"/>
    <w:rsid w:val="009B7F83"/>
    <w:rsid w:val="009C039F"/>
    <w:rsid w:val="009C09C7"/>
    <w:rsid w:val="009C09DB"/>
    <w:rsid w:val="009C0B58"/>
    <w:rsid w:val="009C0B6A"/>
    <w:rsid w:val="009C1B08"/>
    <w:rsid w:val="009C1C68"/>
    <w:rsid w:val="009C2723"/>
    <w:rsid w:val="009C3AD5"/>
    <w:rsid w:val="009C3D3A"/>
    <w:rsid w:val="009C45D4"/>
    <w:rsid w:val="009C48EE"/>
    <w:rsid w:val="009C59B1"/>
    <w:rsid w:val="009C604F"/>
    <w:rsid w:val="009C6B56"/>
    <w:rsid w:val="009C6FFF"/>
    <w:rsid w:val="009C7C0A"/>
    <w:rsid w:val="009D1003"/>
    <w:rsid w:val="009D15B3"/>
    <w:rsid w:val="009D357E"/>
    <w:rsid w:val="009D3793"/>
    <w:rsid w:val="009D385F"/>
    <w:rsid w:val="009D3D4E"/>
    <w:rsid w:val="009D4242"/>
    <w:rsid w:val="009D461F"/>
    <w:rsid w:val="009D4960"/>
    <w:rsid w:val="009D51B5"/>
    <w:rsid w:val="009D5F40"/>
    <w:rsid w:val="009D7A20"/>
    <w:rsid w:val="009D7AED"/>
    <w:rsid w:val="009D7BA1"/>
    <w:rsid w:val="009E0A18"/>
    <w:rsid w:val="009E0C0D"/>
    <w:rsid w:val="009E0DB5"/>
    <w:rsid w:val="009E0F54"/>
    <w:rsid w:val="009E1521"/>
    <w:rsid w:val="009E15DE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E7ED8"/>
    <w:rsid w:val="009F006E"/>
    <w:rsid w:val="009F0E91"/>
    <w:rsid w:val="009F10F2"/>
    <w:rsid w:val="009F11A7"/>
    <w:rsid w:val="009F135B"/>
    <w:rsid w:val="009F14F5"/>
    <w:rsid w:val="009F1950"/>
    <w:rsid w:val="009F1CD1"/>
    <w:rsid w:val="009F28E1"/>
    <w:rsid w:val="009F2FDF"/>
    <w:rsid w:val="009F328E"/>
    <w:rsid w:val="009F33CC"/>
    <w:rsid w:val="009F3627"/>
    <w:rsid w:val="009F39A8"/>
    <w:rsid w:val="009F48D9"/>
    <w:rsid w:val="009F49C1"/>
    <w:rsid w:val="009F58F0"/>
    <w:rsid w:val="009F5FBC"/>
    <w:rsid w:val="009F6683"/>
    <w:rsid w:val="009F6F10"/>
    <w:rsid w:val="009F70D8"/>
    <w:rsid w:val="009F73A8"/>
    <w:rsid w:val="00A00717"/>
    <w:rsid w:val="00A00A92"/>
    <w:rsid w:val="00A00AE2"/>
    <w:rsid w:val="00A00CCE"/>
    <w:rsid w:val="00A01135"/>
    <w:rsid w:val="00A0166D"/>
    <w:rsid w:val="00A01A3D"/>
    <w:rsid w:val="00A02BCF"/>
    <w:rsid w:val="00A034EF"/>
    <w:rsid w:val="00A0397A"/>
    <w:rsid w:val="00A043BC"/>
    <w:rsid w:val="00A04473"/>
    <w:rsid w:val="00A04505"/>
    <w:rsid w:val="00A04F36"/>
    <w:rsid w:val="00A0521F"/>
    <w:rsid w:val="00A0531F"/>
    <w:rsid w:val="00A056A0"/>
    <w:rsid w:val="00A05A26"/>
    <w:rsid w:val="00A074B0"/>
    <w:rsid w:val="00A07546"/>
    <w:rsid w:val="00A07724"/>
    <w:rsid w:val="00A110E2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40D"/>
    <w:rsid w:val="00A2080B"/>
    <w:rsid w:val="00A21AD4"/>
    <w:rsid w:val="00A21D5F"/>
    <w:rsid w:val="00A222B2"/>
    <w:rsid w:val="00A231DE"/>
    <w:rsid w:val="00A23B9E"/>
    <w:rsid w:val="00A24896"/>
    <w:rsid w:val="00A24BC2"/>
    <w:rsid w:val="00A25034"/>
    <w:rsid w:val="00A25089"/>
    <w:rsid w:val="00A25D75"/>
    <w:rsid w:val="00A26071"/>
    <w:rsid w:val="00A26827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1F6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7E3"/>
    <w:rsid w:val="00A37948"/>
    <w:rsid w:val="00A379FD"/>
    <w:rsid w:val="00A402DF"/>
    <w:rsid w:val="00A40A06"/>
    <w:rsid w:val="00A41696"/>
    <w:rsid w:val="00A41F87"/>
    <w:rsid w:val="00A42676"/>
    <w:rsid w:val="00A4299D"/>
    <w:rsid w:val="00A43069"/>
    <w:rsid w:val="00A43E76"/>
    <w:rsid w:val="00A4418C"/>
    <w:rsid w:val="00A4499A"/>
    <w:rsid w:val="00A449AC"/>
    <w:rsid w:val="00A44D65"/>
    <w:rsid w:val="00A4700A"/>
    <w:rsid w:val="00A474EE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169"/>
    <w:rsid w:val="00A556C6"/>
    <w:rsid w:val="00A55BD6"/>
    <w:rsid w:val="00A563C4"/>
    <w:rsid w:val="00A5695E"/>
    <w:rsid w:val="00A571B9"/>
    <w:rsid w:val="00A575CF"/>
    <w:rsid w:val="00A57808"/>
    <w:rsid w:val="00A57871"/>
    <w:rsid w:val="00A60525"/>
    <w:rsid w:val="00A60CAE"/>
    <w:rsid w:val="00A6132F"/>
    <w:rsid w:val="00A61575"/>
    <w:rsid w:val="00A617C3"/>
    <w:rsid w:val="00A62126"/>
    <w:rsid w:val="00A621DC"/>
    <w:rsid w:val="00A62495"/>
    <w:rsid w:val="00A62EC2"/>
    <w:rsid w:val="00A63212"/>
    <w:rsid w:val="00A63A26"/>
    <w:rsid w:val="00A63AAA"/>
    <w:rsid w:val="00A63C5D"/>
    <w:rsid w:val="00A64733"/>
    <w:rsid w:val="00A64B8D"/>
    <w:rsid w:val="00A6535B"/>
    <w:rsid w:val="00A6625E"/>
    <w:rsid w:val="00A6696F"/>
    <w:rsid w:val="00A67E3F"/>
    <w:rsid w:val="00A67FBA"/>
    <w:rsid w:val="00A7141F"/>
    <w:rsid w:val="00A72418"/>
    <w:rsid w:val="00A72CF0"/>
    <w:rsid w:val="00A7349D"/>
    <w:rsid w:val="00A73E1B"/>
    <w:rsid w:val="00A74616"/>
    <w:rsid w:val="00A7475D"/>
    <w:rsid w:val="00A752BF"/>
    <w:rsid w:val="00A75A5A"/>
    <w:rsid w:val="00A75AF1"/>
    <w:rsid w:val="00A75B1E"/>
    <w:rsid w:val="00A75E25"/>
    <w:rsid w:val="00A76803"/>
    <w:rsid w:val="00A77F06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C7B"/>
    <w:rsid w:val="00A84D2D"/>
    <w:rsid w:val="00A84FD0"/>
    <w:rsid w:val="00A85327"/>
    <w:rsid w:val="00A862D2"/>
    <w:rsid w:val="00A864CD"/>
    <w:rsid w:val="00A87E3E"/>
    <w:rsid w:val="00A87F74"/>
    <w:rsid w:val="00A917EC"/>
    <w:rsid w:val="00A9220B"/>
    <w:rsid w:val="00A926C3"/>
    <w:rsid w:val="00A92D05"/>
    <w:rsid w:val="00A92E96"/>
    <w:rsid w:val="00A932A1"/>
    <w:rsid w:val="00A93424"/>
    <w:rsid w:val="00A9496E"/>
    <w:rsid w:val="00A94BDB"/>
    <w:rsid w:val="00A95B37"/>
    <w:rsid w:val="00A95D57"/>
    <w:rsid w:val="00A95F34"/>
    <w:rsid w:val="00A96717"/>
    <w:rsid w:val="00A97516"/>
    <w:rsid w:val="00AA0A1F"/>
    <w:rsid w:val="00AA0A7B"/>
    <w:rsid w:val="00AA0E04"/>
    <w:rsid w:val="00AA14D7"/>
    <w:rsid w:val="00AA1651"/>
    <w:rsid w:val="00AA2299"/>
    <w:rsid w:val="00AA287D"/>
    <w:rsid w:val="00AA2F44"/>
    <w:rsid w:val="00AA313F"/>
    <w:rsid w:val="00AA3266"/>
    <w:rsid w:val="00AA420B"/>
    <w:rsid w:val="00AA4225"/>
    <w:rsid w:val="00AA4546"/>
    <w:rsid w:val="00AA4776"/>
    <w:rsid w:val="00AA49ED"/>
    <w:rsid w:val="00AA4D84"/>
    <w:rsid w:val="00AA519E"/>
    <w:rsid w:val="00AA777A"/>
    <w:rsid w:val="00AA7C0A"/>
    <w:rsid w:val="00AB0082"/>
    <w:rsid w:val="00AB12B7"/>
    <w:rsid w:val="00AB2038"/>
    <w:rsid w:val="00AB26A5"/>
    <w:rsid w:val="00AB2AEA"/>
    <w:rsid w:val="00AB3430"/>
    <w:rsid w:val="00AB417E"/>
    <w:rsid w:val="00AB4339"/>
    <w:rsid w:val="00AB5B58"/>
    <w:rsid w:val="00AB5BBA"/>
    <w:rsid w:val="00AB65D7"/>
    <w:rsid w:val="00AB7A09"/>
    <w:rsid w:val="00AC027E"/>
    <w:rsid w:val="00AC1304"/>
    <w:rsid w:val="00AC2431"/>
    <w:rsid w:val="00AC341F"/>
    <w:rsid w:val="00AC3469"/>
    <w:rsid w:val="00AC3A3D"/>
    <w:rsid w:val="00AC3A57"/>
    <w:rsid w:val="00AC3B5F"/>
    <w:rsid w:val="00AC4293"/>
    <w:rsid w:val="00AC43BB"/>
    <w:rsid w:val="00AC4E99"/>
    <w:rsid w:val="00AC5872"/>
    <w:rsid w:val="00AC5DD3"/>
    <w:rsid w:val="00AC6525"/>
    <w:rsid w:val="00AC6571"/>
    <w:rsid w:val="00AC6D56"/>
    <w:rsid w:val="00AC7479"/>
    <w:rsid w:val="00AC779C"/>
    <w:rsid w:val="00AD08CD"/>
    <w:rsid w:val="00AD0DD2"/>
    <w:rsid w:val="00AD1015"/>
    <w:rsid w:val="00AD1FE8"/>
    <w:rsid w:val="00AD275E"/>
    <w:rsid w:val="00AD2A52"/>
    <w:rsid w:val="00AD5012"/>
    <w:rsid w:val="00AD5E9D"/>
    <w:rsid w:val="00AD5FDB"/>
    <w:rsid w:val="00AD6292"/>
    <w:rsid w:val="00AD65BD"/>
    <w:rsid w:val="00AD70A5"/>
    <w:rsid w:val="00AE03D4"/>
    <w:rsid w:val="00AE03D8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A03"/>
    <w:rsid w:val="00AE4E9A"/>
    <w:rsid w:val="00AE5B77"/>
    <w:rsid w:val="00AE601D"/>
    <w:rsid w:val="00AE693B"/>
    <w:rsid w:val="00AE6A60"/>
    <w:rsid w:val="00AE7E54"/>
    <w:rsid w:val="00AF0A41"/>
    <w:rsid w:val="00AF0ABF"/>
    <w:rsid w:val="00AF0E23"/>
    <w:rsid w:val="00AF0F8F"/>
    <w:rsid w:val="00AF21F3"/>
    <w:rsid w:val="00AF2613"/>
    <w:rsid w:val="00AF2838"/>
    <w:rsid w:val="00AF3484"/>
    <w:rsid w:val="00AF365F"/>
    <w:rsid w:val="00AF3D0A"/>
    <w:rsid w:val="00AF4BD6"/>
    <w:rsid w:val="00AF5654"/>
    <w:rsid w:val="00AF5A7D"/>
    <w:rsid w:val="00AF60BA"/>
    <w:rsid w:val="00AF6588"/>
    <w:rsid w:val="00AF690B"/>
    <w:rsid w:val="00AF7830"/>
    <w:rsid w:val="00AF7CDD"/>
    <w:rsid w:val="00B01C9D"/>
    <w:rsid w:val="00B028C8"/>
    <w:rsid w:val="00B031A4"/>
    <w:rsid w:val="00B0323D"/>
    <w:rsid w:val="00B03694"/>
    <w:rsid w:val="00B0398F"/>
    <w:rsid w:val="00B040ED"/>
    <w:rsid w:val="00B04491"/>
    <w:rsid w:val="00B067D2"/>
    <w:rsid w:val="00B067DA"/>
    <w:rsid w:val="00B069DB"/>
    <w:rsid w:val="00B06FEF"/>
    <w:rsid w:val="00B074E8"/>
    <w:rsid w:val="00B07AF1"/>
    <w:rsid w:val="00B11A27"/>
    <w:rsid w:val="00B11B52"/>
    <w:rsid w:val="00B11DA5"/>
    <w:rsid w:val="00B12048"/>
    <w:rsid w:val="00B12413"/>
    <w:rsid w:val="00B12790"/>
    <w:rsid w:val="00B131CA"/>
    <w:rsid w:val="00B134A5"/>
    <w:rsid w:val="00B137B1"/>
    <w:rsid w:val="00B1398A"/>
    <w:rsid w:val="00B1399C"/>
    <w:rsid w:val="00B13A59"/>
    <w:rsid w:val="00B14311"/>
    <w:rsid w:val="00B1458C"/>
    <w:rsid w:val="00B147E8"/>
    <w:rsid w:val="00B155CA"/>
    <w:rsid w:val="00B159BE"/>
    <w:rsid w:val="00B173B6"/>
    <w:rsid w:val="00B174F0"/>
    <w:rsid w:val="00B176BC"/>
    <w:rsid w:val="00B17EC5"/>
    <w:rsid w:val="00B17F2E"/>
    <w:rsid w:val="00B203B1"/>
    <w:rsid w:val="00B21640"/>
    <w:rsid w:val="00B22143"/>
    <w:rsid w:val="00B23262"/>
    <w:rsid w:val="00B23E22"/>
    <w:rsid w:val="00B23FCB"/>
    <w:rsid w:val="00B23FEE"/>
    <w:rsid w:val="00B241BD"/>
    <w:rsid w:val="00B2432E"/>
    <w:rsid w:val="00B246E2"/>
    <w:rsid w:val="00B24B71"/>
    <w:rsid w:val="00B24F1D"/>
    <w:rsid w:val="00B2540B"/>
    <w:rsid w:val="00B254B1"/>
    <w:rsid w:val="00B267E2"/>
    <w:rsid w:val="00B26A1A"/>
    <w:rsid w:val="00B26F56"/>
    <w:rsid w:val="00B26FED"/>
    <w:rsid w:val="00B27479"/>
    <w:rsid w:val="00B27842"/>
    <w:rsid w:val="00B279F0"/>
    <w:rsid w:val="00B30836"/>
    <w:rsid w:val="00B31442"/>
    <w:rsid w:val="00B3167C"/>
    <w:rsid w:val="00B321BA"/>
    <w:rsid w:val="00B33208"/>
    <w:rsid w:val="00B3409D"/>
    <w:rsid w:val="00B3557D"/>
    <w:rsid w:val="00B358B9"/>
    <w:rsid w:val="00B35A54"/>
    <w:rsid w:val="00B35CA0"/>
    <w:rsid w:val="00B36762"/>
    <w:rsid w:val="00B36EB3"/>
    <w:rsid w:val="00B37095"/>
    <w:rsid w:val="00B372D9"/>
    <w:rsid w:val="00B37D0A"/>
    <w:rsid w:val="00B4140E"/>
    <w:rsid w:val="00B422F0"/>
    <w:rsid w:val="00B42AFD"/>
    <w:rsid w:val="00B42BE6"/>
    <w:rsid w:val="00B42C1D"/>
    <w:rsid w:val="00B42EBA"/>
    <w:rsid w:val="00B42F0E"/>
    <w:rsid w:val="00B42F88"/>
    <w:rsid w:val="00B43216"/>
    <w:rsid w:val="00B432D9"/>
    <w:rsid w:val="00B432F9"/>
    <w:rsid w:val="00B437C7"/>
    <w:rsid w:val="00B43834"/>
    <w:rsid w:val="00B438FC"/>
    <w:rsid w:val="00B43C39"/>
    <w:rsid w:val="00B44AC8"/>
    <w:rsid w:val="00B451FF"/>
    <w:rsid w:val="00B45370"/>
    <w:rsid w:val="00B462F5"/>
    <w:rsid w:val="00B46D49"/>
    <w:rsid w:val="00B4751C"/>
    <w:rsid w:val="00B50040"/>
    <w:rsid w:val="00B50BA0"/>
    <w:rsid w:val="00B511EF"/>
    <w:rsid w:val="00B5158B"/>
    <w:rsid w:val="00B51679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A28"/>
    <w:rsid w:val="00B56DF2"/>
    <w:rsid w:val="00B573C6"/>
    <w:rsid w:val="00B57423"/>
    <w:rsid w:val="00B57584"/>
    <w:rsid w:val="00B60DBF"/>
    <w:rsid w:val="00B62555"/>
    <w:rsid w:val="00B63BF5"/>
    <w:rsid w:val="00B642C1"/>
    <w:rsid w:val="00B643E0"/>
    <w:rsid w:val="00B646F6"/>
    <w:rsid w:val="00B64BE8"/>
    <w:rsid w:val="00B64E6A"/>
    <w:rsid w:val="00B65279"/>
    <w:rsid w:val="00B66F8B"/>
    <w:rsid w:val="00B674AF"/>
    <w:rsid w:val="00B674BB"/>
    <w:rsid w:val="00B678C8"/>
    <w:rsid w:val="00B70F08"/>
    <w:rsid w:val="00B7131B"/>
    <w:rsid w:val="00B715F4"/>
    <w:rsid w:val="00B7172F"/>
    <w:rsid w:val="00B727A8"/>
    <w:rsid w:val="00B728DA"/>
    <w:rsid w:val="00B73C33"/>
    <w:rsid w:val="00B74BD1"/>
    <w:rsid w:val="00B75CE5"/>
    <w:rsid w:val="00B75FCF"/>
    <w:rsid w:val="00B764AC"/>
    <w:rsid w:val="00B767D0"/>
    <w:rsid w:val="00B76800"/>
    <w:rsid w:val="00B76DF8"/>
    <w:rsid w:val="00B76EDE"/>
    <w:rsid w:val="00B779B0"/>
    <w:rsid w:val="00B77B50"/>
    <w:rsid w:val="00B77D2A"/>
    <w:rsid w:val="00B802CF"/>
    <w:rsid w:val="00B80581"/>
    <w:rsid w:val="00B80F2F"/>
    <w:rsid w:val="00B81A05"/>
    <w:rsid w:val="00B82837"/>
    <w:rsid w:val="00B82C26"/>
    <w:rsid w:val="00B82CDD"/>
    <w:rsid w:val="00B83B1F"/>
    <w:rsid w:val="00B84A74"/>
    <w:rsid w:val="00B84D57"/>
    <w:rsid w:val="00B8507D"/>
    <w:rsid w:val="00B85640"/>
    <w:rsid w:val="00B8659C"/>
    <w:rsid w:val="00B8705D"/>
    <w:rsid w:val="00B87233"/>
    <w:rsid w:val="00B90DE8"/>
    <w:rsid w:val="00B92308"/>
    <w:rsid w:val="00B92489"/>
    <w:rsid w:val="00B92CEC"/>
    <w:rsid w:val="00B92D6B"/>
    <w:rsid w:val="00B93BD1"/>
    <w:rsid w:val="00B94160"/>
    <w:rsid w:val="00B94294"/>
    <w:rsid w:val="00B94BDC"/>
    <w:rsid w:val="00B95E2E"/>
    <w:rsid w:val="00B95F03"/>
    <w:rsid w:val="00B96AC6"/>
    <w:rsid w:val="00B971E0"/>
    <w:rsid w:val="00B97A6E"/>
    <w:rsid w:val="00BA0349"/>
    <w:rsid w:val="00BA0358"/>
    <w:rsid w:val="00BA0856"/>
    <w:rsid w:val="00BA1036"/>
    <w:rsid w:val="00BA10E9"/>
    <w:rsid w:val="00BA14B0"/>
    <w:rsid w:val="00BA1D93"/>
    <w:rsid w:val="00BA2897"/>
    <w:rsid w:val="00BA31CC"/>
    <w:rsid w:val="00BA390E"/>
    <w:rsid w:val="00BA3B70"/>
    <w:rsid w:val="00BA3DFC"/>
    <w:rsid w:val="00BA6107"/>
    <w:rsid w:val="00BA64E3"/>
    <w:rsid w:val="00BA64F4"/>
    <w:rsid w:val="00BA6B10"/>
    <w:rsid w:val="00BA6F6A"/>
    <w:rsid w:val="00BA7C1C"/>
    <w:rsid w:val="00BB035A"/>
    <w:rsid w:val="00BB037F"/>
    <w:rsid w:val="00BB0C21"/>
    <w:rsid w:val="00BB0D08"/>
    <w:rsid w:val="00BB0E82"/>
    <w:rsid w:val="00BB11E3"/>
    <w:rsid w:val="00BB1B5E"/>
    <w:rsid w:val="00BB2010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0F33"/>
    <w:rsid w:val="00BC341E"/>
    <w:rsid w:val="00BC3460"/>
    <w:rsid w:val="00BC38A3"/>
    <w:rsid w:val="00BC38EA"/>
    <w:rsid w:val="00BC3D8B"/>
    <w:rsid w:val="00BC42DD"/>
    <w:rsid w:val="00BC5005"/>
    <w:rsid w:val="00BC5426"/>
    <w:rsid w:val="00BC59D2"/>
    <w:rsid w:val="00BC620D"/>
    <w:rsid w:val="00BC6908"/>
    <w:rsid w:val="00BC798C"/>
    <w:rsid w:val="00BD06BD"/>
    <w:rsid w:val="00BD0C46"/>
    <w:rsid w:val="00BD2277"/>
    <w:rsid w:val="00BD2BA1"/>
    <w:rsid w:val="00BD30BC"/>
    <w:rsid w:val="00BD339C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0DA"/>
    <w:rsid w:val="00BE1274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5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50F"/>
    <w:rsid w:val="00BF29D3"/>
    <w:rsid w:val="00BF2BCF"/>
    <w:rsid w:val="00BF2D2C"/>
    <w:rsid w:val="00BF3587"/>
    <w:rsid w:val="00BF3664"/>
    <w:rsid w:val="00BF37DB"/>
    <w:rsid w:val="00BF480F"/>
    <w:rsid w:val="00BF4A90"/>
    <w:rsid w:val="00BF5073"/>
    <w:rsid w:val="00BF52EE"/>
    <w:rsid w:val="00BF5E1B"/>
    <w:rsid w:val="00BF68C0"/>
    <w:rsid w:val="00BF6D62"/>
    <w:rsid w:val="00BF7152"/>
    <w:rsid w:val="00BF73CE"/>
    <w:rsid w:val="00BF7407"/>
    <w:rsid w:val="00C000A0"/>
    <w:rsid w:val="00C000E4"/>
    <w:rsid w:val="00C0053D"/>
    <w:rsid w:val="00C009D8"/>
    <w:rsid w:val="00C00EE5"/>
    <w:rsid w:val="00C0184A"/>
    <w:rsid w:val="00C01CA4"/>
    <w:rsid w:val="00C02C67"/>
    <w:rsid w:val="00C03D88"/>
    <w:rsid w:val="00C03F98"/>
    <w:rsid w:val="00C0418B"/>
    <w:rsid w:val="00C0470F"/>
    <w:rsid w:val="00C04988"/>
    <w:rsid w:val="00C04AB4"/>
    <w:rsid w:val="00C04B2D"/>
    <w:rsid w:val="00C052B9"/>
    <w:rsid w:val="00C053DF"/>
    <w:rsid w:val="00C0546E"/>
    <w:rsid w:val="00C064FC"/>
    <w:rsid w:val="00C0703C"/>
    <w:rsid w:val="00C0728F"/>
    <w:rsid w:val="00C073F8"/>
    <w:rsid w:val="00C077AB"/>
    <w:rsid w:val="00C07C1B"/>
    <w:rsid w:val="00C07DE7"/>
    <w:rsid w:val="00C07EC3"/>
    <w:rsid w:val="00C10198"/>
    <w:rsid w:val="00C10C1E"/>
    <w:rsid w:val="00C10EAA"/>
    <w:rsid w:val="00C11A27"/>
    <w:rsid w:val="00C124A9"/>
    <w:rsid w:val="00C12547"/>
    <w:rsid w:val="00C12637"/>
    <w:rsid w:val="00C12820"/>
    <w:rsid w:val="00C12AA7"/>
    <w:rsid w:val="00C12CAE"/>
    <w:rsid w:val="00C13618"/>
    <w:rsid w:val="00C13BC0"/>
    <w:rsid w:val="00C1405D"/>
    <w:rsid w:val="00C1440E"/>
    <w:rsid w:val="00C15295"/>
    <w:rsid w:val="00C155C9"/>
    <w:rsid w:val="00C15715"/>
    <w:rsid w:val="00C15AEC"/>
    <w:rsid w:val="00C170B0"/>
    <w:rsid w:val="00C1793F"/>
    <w:rsid w:val="00C200D7"/>
    <w:rsid w:val="00C208C4"/>
    <w:rsid w:val="00C2105E"/>
    <w:rsid w:val="00C21328"/>
    <w:rsid w:val="00C21405"/>
    <w:rsid w:val="00C22B0E"/>
    <w:rsid w:val="00C22D74"/>
    <w:rsid w:val="00C23018"/>
    <w:rsid w:val="00C23134"/>
    <w:rsid w:val="00C2334E"/>
    <w:rsid w:val="00C233A0"/>
    <w:rsid w:val="00C23583"/>
    <w:rsid w:val="00C24137"/>
    <w:rsid w:val="00C24B28"/>
    <w:rsid w:val="00C24C38"/>
    <w:rsid w:val="00C24E51"/>
    <w:rsid w:val="00C25C9C"/>
    <w:rsid w:val="00C25CA4"/>
    <w:rsid w:val="00C26168"/>
    <w:rsid w:val="00C266C9"/>
    <w:rsid w:val="00C276E3"/>
    <w:rsid w:val="00C277B5"/>
    <w:rsid w:val="00C277FD"/>
    <w:rsid w:val="00C300A5"/>
    <w:rsid w:val="00C3084D"/>
    <w:rsid w:val="00C30A4C"/>
    <w:rsid w:val="00C30E79"/>
    <w:rsid w:val="00C30E89"/>
    <w:rsid w:val="00C30F35"/>
    <w:rsid w:val="00C31463"/>
    <w:rsid w:val="00C31FAA"/>
    <w:rsid w:val="00C32666"/>
    <w:rsid w:val="00C32BE3"/>
    <w:rsid w:val="00C335F9"/>
    <w:rsid w:val="00C34680"/>
    <w:rsid w:val="00C34D65"/>
    <w:rsid w:val="00C357D9"/>
    <w:rsid w:val="00C35F70"/>
    <w:rsid w:val="00C367B0"/>
    <w:rsid w:val="00C36B58"/>
    <w:rsid w:val="00C36DC9"/>
    <w:rsid w:val="00C37028"/>
    <w:rsid w:val="00C372C9"/>
    <w:rsid w:val="00C37E03"/>
    <w:rsid w:val="00C37EEB"/>
    <w:rsid w:val="00C4021B"/>
    <w:rsid w:val="00C404BE"/>
    <w:rsid w:val="00C4110E"/>
    <w:rsid w:val="00C41815"/>
    <w:rsid w:val="00C4195A"/>
    <w:rsid w:val="00C41B05"/>
    <w:rsid w:val="00C41C30"/>
    <w:rsid w:val="00C42377"/>
    <w:rsid w:val="00C42B0E"/>
    <w:rsid w:val="00C43961"/>
    <w:rsid w:val="00C4482C"/>
    <w:rsid w:val="00C449B3"/>
    <w:rsid w:val="00C44F59"/>
    <w:rsid w:val="00C45C32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2C4"/>
    <w:rsid w:val="00C505E1"/>
    <w:rsid w:val="00C50C05"/>
    <w:rsid w:val="00C511FC"/>
    <w:rsid w:val="00C515CA"/>
    <w:rsid w:val="00C51F36"/>
    <w:rsid w:val="00C520B6"/>
    <w:rsid w:val="00C52289"/>
    <w:rsid w:val="00C5242D"/>
    <w:rsid w:val="00C52864"/>
    <w:rsid w:val="00C52DAC"/>
    <w:rsid w:val="00C53061"/>
    <w:rsid w:val="00C530C4"/>
    <w:rsid w:val="00C53DA3"/>
    <w:rsid w:val="00C54214"/>
    <w:rsid w:val="00C55932"/>
    <w:rsid w:val="00C560D9"/>
    <w:rsid w:val="00C56CBA"/>
    <w:rsid w:val="00C56D1B"/>
    <w:rsid w:val="00C571F2"/>
    <w:rsid w:val="00C576E8"/>
    <w:rsid w:val="00C6061B"/>
    <w:rsid w:val="00C60EA5"/>
    <w:rsid w:val="00C61417"/>
    <w:rsid w:val="00C61C09"/>
    <w:rsid w:val="00C6262D"/>
    <w:rsid w:val="00C62FEC"/>
    <w:rsid w:val="00C638BB"/>
    <w:rsid w:val="00C64C0F"/>
    <w:rsid w:val="00C64D39"/>
    <w:rsid w:val="00C65901"/>
    <w:rsid w:val="00C65EDC"/>
    <w:rsid w:val="00C661FA"/>
    <w:rsid w:val="00C666A1"/>
    <w:rsid w:val="00C66B8A"/>
    <w:rsid w:val="00C70EA3"/>
    <w:rsid w:val="00C71677"/>
    <w:rsid w:val="00C718E1"/>
    <w:rsid w:val="00C72348"/>
    <w:rsid w:val="00C72607"/>
    <w:rsid w:val="00C72BE1"/>
    <w:rsid w:val="00C72D0E"/>
    <w:rsid w:val="00C73BED"/>
    <w:rsid w:val="00C73EC9"/>
    <w:rsid w:val="00C74593"/>
    <w:rsid w:val="00C74CA8"/>
    <w:rsid w:val="00C7530B"/>
    <w:rsid w:val="00C758A3"/>
    <w:rsid w:val="00C75CFE"/>
    <w:rsid w:val="00C761EB"/>
    <w:rsid w:val="00C765C7"/>
    <w:rsid w:val="00C768DB"/>
    <w:rsid w:val="00C77C27"/>
    <w:rsid w:val="00C77D0C"/>
    <w:rsid w:val="00C77F5D"/>
    <w:rsid w:val="00C80282"/>
    <w:rsid w:val="00C80B7F"/>
    <w:rsid w:val="00C81FFD"/>
    <w:rsid w:val="00C8292C"/>
    <w:rsid w:val="00C830C2"/>
    <w:rsid w:val="00C83BE3"/>
    <w:rsid w:val="00C848A1"/>
    <w:rsid w:val="00C8512D"/>
    <w:rsid w:val="00C86FD7"/>
    <w:rsid w:val="00C87482"/>
    <w:rsid w:val="00C87503"/>
    <w:rsid w:val="00C9039C"/>
    <w:rsid w:val="00C90743"/>
    <w:rsid w:val="00C9103D"/>
    <w:rsid w:val="00C91B4D"/>
    <w:rsid w:val="00C91CBF"/>
    <w:rsid w:val="00C92A3A"/>
    <w:rsid w:val="00C9336E"/>
    <w:rsid w:val="00C93AC7"/>
    <w:rsid w:val="00C9537C"/>
    <w:rsid w:val="00C960D4"/>
    <w:rsid w:val="00C966C6"/>
    <w:rsid w:val="00C967C8"/>
    <w:rsid w:val="00C96C8F"/>
    <w:rsid w:val="00CA0BCE"/>
    <w:rsid w:val="00CA0FA4"/>
    <w:rsid w:val="00CA1094"/>
    <w:rsid w:val="00CA1172"/>
    <w:rsid w:val="00CA1BCF"/>
    <w:rsid w:val="00CA1EE1"/>
    <w:rsid w:val="00CA2007"/>
    <w:rsid w:val="00CA205E"/>
    <w:rsid w:val="00CA217D"/>
    <w:rsid w:val="00CA22B6"/>
    <w:rsid w:val="00CA2306"/>
    <w:rsid w:val="00CA2D2F"/>
    <w:rsid w:val="00CA50F5"/>
    <w:rsid w:val="00CA55F2"/>
    <w:rsid w:val="00CA5698"/>
    <w:rsid w:val="00CA5D5C"/>
    <w:rsid w:val="00CA6257"/>
    <w:rsid w:val="00CA6ED2"/>
    <w:rsid w:val="00CA72C2"/>
    <w:rsid w:val="00CA7C0B"/>
    <w:rsid w:val="00CB0243"/>
    <w:rsid w:val="00CB08C9"/>
    <w:rsid w:val="00CB0C17"/>
    <w:rsid w:val="00CB1791"/>
    <w:rsid w:val="00CB17A7"/>
    <w:rsid w:val="00CB2370"/>
    <w:rsid w:val="00CB2768"/>
    <w:rsid w:val="00CB2797"/>
    <w:rsid w:val="00CB28FE"/>
    <w:rsid w:val="00CB3655"/>
    <w:rsid w:val="00CB3657"/>
    <w:rsid w:val="00CB4280"/>
    <w:rsid w:val="00CB4E58"/>
    <w:rsid w:val="00CB5E9A"/>
    <w:rsid w:val="00CB60E1"/>
    <w:rsid w:val="00CB7F0E"/>
    <w:rsid w:val="00CC16DA"/>
    <w:rsid w:val="00CC1816"/>
    <w:rsid w:val="00CC32E8"/>
    <w:rsid w:val="00CC3925"/>
    <w:rsid w:val="00CC396B"/>
    <w:rsid w:val="00CC3D9B"/>
    <w:rsid w:val="00CC446E"/>
    <w:rsid w:val="00CC53EF"/>
    <w:rsid w:val="00CC620B"/>
    <w:rsid w:val="00CC6366"/>
    <w:rsid w:val="00CC6EA4"/>
    <w:rsid w:val="00CC7207"/>
    <w:rsid w:val="00CC7234"/>
    <w:rsid w:val="00CC7957"/>
    <w:rsid w:val="00CD0912"/>
    <w:rsid w:val="00CD0DA1"/>
    <w:rsid w:val="00CD0DD0"/>
    <w:rsid w:val="00CD1521"/>
    <w:rsid w:val="00CD18AD"/>
    <w:rsid w:val="00CD2059"/>
    <w:rsid w:val="00CD25C6"/>
    <w:rsid w:val="00CD2687"/>
    <w:rsid w:val="00CD37DD"/>
    <w:rsid w:val="00CD38B4"/>
    <w:rsid w:val="00CD4518"/>
    <w:rsid w:val="00CD4A5D"/>
    <w:rsid w:val="00CD4C0C"/>
    <w:rsid w:val="00CD4D1D"/>
    <w:rsid w:val="00CD4D26"/>
    <w:rsid w:val="00CD54F1"/>
    <w:rsid w:val="00CD5A6A"/>
    <w:rsid w:val="00CD5C2B"/>
    <w:rsid w:val="00CD64B8"/>
    <w:rsid w:val="00CD65F8"/>
    <w:rsid w:val="00CD6832"/>
    <w:rsid w:val="00CD6B60"/>
    <w:rsid w:val="00CD7441"/>
    <w:rsid w:val="00CE002D"/>
    <w:rsid w:val="00CE18DD"/>
    <w:rsid w:val="00CE2797"/>
    <w:rsid w:val="00CE38B7"/>
    <w:rsid w:val="00CE4A17"/>
    <w:rsid w:val="00CE4E69"/>
    <w:rsid w:val="00CE4F27"/>
    <w:rsid w:val="00CE504E"/>
    <w:rsid w:val="00CE5D29"/>
    <w:rsid w:val="00CE5ED8"/>
    <w:rsid w:val="00CE62BE"/>
    <w:rsid w:val="00CE63BF"/>
    <w:rsid w:val="00CE772F"/>
    <w:rsid w:val="00CE77B0"/>
    <w:rsid w:val="00CE7CDC"/>
    <w:rsid w:val="00CE7DC7"/>
    <w:rsid w:val="00CE7EB8"/>
    <w:rsid w:val="00CF1455"/>
    <w:rsid w:val="00CF1A05"/>
    <w:rsid w:val="00CF223A"/>
    <w:rsid w:val="00CF2883"/>
    <w:rsid w:val="00CF32B0"/>
    <w:rsid w:val="00CF39AC"/>
    <w:rsid w:val="00CF39C3"/>
    <w:rsid w:val="00CF3B0F"/>
    <w:rsid w:val="00CF3B62"/>
    <w:rsid w:val="00CF4724"/>
    <w:rsid w:val="00CF4978"/>
    <w:rsid w:val="00CF555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2C46"/>
    <w:rsid w:val="00D03A5F"/>
    <w:rsid w:val="00D03C16"/>
    <w:rsid w:val="00D03D7B"/>
    <w:rsid w:val="00D04279"/>
    <w:rsid w:val="00D044A1"/>
    <w:rsid w:val="00D044F8"/>
    <w:rsid w:val="00D04F66"/>
    <w:rsid w:val="00D0550A"/>
    <w:rsid w:val="00D05C84"/>
    <w:rsid w:val="00D06260"/>
    <w:rsid w:val="00D062BB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072"/>
    <w:rsid w:val="00D17321"/>
    <w:rsid w:val="00D17487"/>
    <w:rsid w:val="00D175CB"/>
    <w:rsid w:val="00D17A03"/>
    <w:rsid w:val="00D17B53"/>
    <w:rsid w:val="00D20492"/>
    <w:rsid w:val="00D2081A"/>
    <w:rsid w:val="00D2116D"/>
    <w:rsid w:val="00D21590"/>
    <w:rsid w:val="00D2165A"/>
    <w:rsid w:val="00D21661"/>
    <w:rsid w:val="00D21999"/>
    <w:rsid w:val="00D21AAE"/>
    <w:rsid w:val="00D221D3"/>
    <w:rsid w:val="00D22844"/>
    <w:rsid w:val="00D22ECE"/>
    <w:rsid w:val="00D23426"/>
    <w:rsid w:val="00D234E3"/>
    <w:rsid w:val="00D242AE"/>
    <w:rsid w:val="00D243F4"/>
    <w:rsid w:val="00D2445C"/>
    <w:rsid w:val="00D24938"/>
    <w:rsid w:val="00D257D7"/>
    <w:rsid w:val="00D25F6E"/>
    <w:rsid w:val="00D260D4"/>
    <w:rsid w:val="00D26379"/>
    <w:rsid w:val="00D26B45"/>
    <w:rsid w:val="00D26D67"/>
    <w:rsid w:val="00D272FD"/>
    <w:rsid w:val="00D275FD"/>
    <w:rsid w:val="00D278F2"/>
    <w:rsid w:val="00D27A73"/>
    <w:rsid w:val="00D27FE4"/>
    <w:rsid w:val="00D30CC3"/>
    <w:rsid w:val="00D32030"/>
    <w:rsid w:val="00D32790"/>
    <w:rsid w:val="00D32BF0"/>
    <w:rsid w:val="00D33ACC"/>
    <w:rsid w:val="00D33F06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314"/>
    <w:rsid w:val="00D40C51"/>
    <w:rsid w:val="00D419D6"/>
    <w:rsid w:val="00D41EB9"/>
    <w:rsid w:val="00D42486"/>
    <w:rsid w:val="00D4285C"/>
    <w:rsid w:val="00D42CC7"/>
    <w:rsid w:val="00D42D92"/>
    <w:rsid w:val="00D43E8C"/>
    <w:rsid w:val="00D44211"/>
    <w:rsid w:val="00D45B07"/>
    <w:rsid w:val="00D46289"/>
    <w:rsid w:val="00D46A70"/>
    <w:rsid w:val="00D51685"/>
    <w:rsid w:val="00D5200E"/>
    <w:rsid w:val="00D5210C"/>
    <w:rsid w:val="00D5291D"/>
    <w:rsid w:val="00D53465"/>
    <w:rsid w:val="00D53884"/>
    <w:rsid w:val="00D53A47"/>
    <w:rsid w:val="00D53F08"/>
    <w:rsid w:val="00D53F99"/>
    <w:rsid w:val="00D53FA7"/>
    <w:rsid w:val="00D543DA"/>
    <w:rsid w:val="00D54584"/>
    <w:rsid w:val="00D54991"/>
    <w:rsid w:val="00D54CF3"/>
    <w:rsid w:val="00D54E12"/>
    <w:rsid w:val="00D564BF"/>
    <w:rsid w:val="00D57431"/>
    <w:rsid w:val="00D57A30"/>
    <w:rsid w:val="00D616DA"/>
    <w:rsid w:val="00D62289"/>
    <w:rsid w:val="00D626E2"/>
    <w:rsid w:val="00D62CDF"/>
    <w:rsid w:val="00D634AD"/>
    <w:rsid w:val="00D6437C"/>
    <w:rsid w:val="00D64BBE"/>
    <w:rsid w:val="00D65696"/>
    <w:rsid w:val="00D65F79"/>
    <w:rsid w:val="00D6630A"/>
    <w:rsid w:val="00D6656F"/>
    <w:rsid w:val="00D66CBC"/>
    <w:rsid w:val="00D67CE8"/>
    <w:rsid w:val="00D7067F"/>
    <w:rsid w:val="00D709B4"/>
    <w:rsid w:val="00D7121B"/>
    <w:rsid w:val="00D71971"/>
    <w:rsid w:val="00D71C71"/>
    <w:rsid w:val="00D729EE"/>
    <w:rsid w:val="00D72A48"/>
    <w:rsid w:val="00D72C3F"/>
    <w:rsid w:val="00D73A30"/>
    <w:rsid w:val="00D73FD7"/>
    <w:rsid w:val="00D74653"/>
    <w:rsid w:val="00D74916"/>
    <w:rsid w:val="00D74B07"/>
    <w:rsid w:val="00D74FD7"/>
    <w:rsid w:val="00D76A4C"/>
    <w:rsid w:val="00D76C86"/>
    <w:rsid w:val="00D773E6"/>
    <w:rsid w:val="00D7749B"/>
    <w:rsid w:val="00D77C6C"/>
    <w:rsid w:val="00D800DF"/>
    <w:rsid w:val="00D8022B"/>
    <w:rsid w:val="00D80373"/>
    <w:rsid w:val="00D8045D"/>
    <w:rsid w:val="00D80FBB"/>
    <w:rsid w:val="00D815D6"/>
    <w:rsid w:val="00D822CA"/>
    <w:rsid w:val="00D823DF"/>
    <w:rsid w:val="00D825C8"/>
    <w:rsid w:val="00D848D8"/>
    <w:rsid w:val="00D85894"/>
    <w:rsid w:val="00D867D7"/>
    <w:rsid w:val="00D872A2"/>
    <w:rsid w:val="00D87A26"/>
    <w:rsid w:val="00D87B1C"/>
    <w:rsid w:val="00D9035F"/>
    <w:rsid w:val="00D905FF"/>
    <w:rsid w:val="00D909A8"/>
    <w:rsid w:val="00D90BDF"/>
    <w:rsid w:val="00D90D8C"/>
    <w:rsid w:val="00D9125E"/>
    <w:rsid w:val="00D91783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4D38"/>
    <w:rsid w:val="00DA5044"/>
    <w:rsid w:val="00DA522C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BE6"/>
    <w:rsid w:val="00DB1D24"/>
    <w:rsid w:val="00DB235C"/>
    <w:rsid w:val="00DB2A37"/>
    <w:rsid w:val="00DB3712"/>
    <w:rsid w:val="00DB4858"/>
    <w:rsid w:val="00DB4916"/>
    <w:rsid w:val="00DB4DE2"/>
    <w:rsid w:val="00DB50B7"/>
    <w:rsid w:val="00DB5124"/>
    <w:rsid w:val="00DB6772"/>
    <w:rsid w:val="00DB6C61"/>
    <w:rsid w:val="00DB73FE"/>
    <w:rsid w:val="00DB7CBF"/>
    <w:rsid w:val="00DB7D9E"/>
    <w:rsid w:val="00DC0021"/>
    <w:rsid w:val="00DC036B"/>
    <w:rsid w:val="00DC1502"/>
    <w:rsid w:val="00DC1773"/>
    <w:rsid w:val="00DC1C41"/>
    <w:rsid w:val="00DC20FA"/>
    <w:rsid w:val="00DC2D40"/>
    <w:rsid w:val="00DC3DF3"/>
    <w:rsid w:val="00DC400E"/>
    <w:rsid w:val="00DC577D"/>
    <w:rsid w:val="00DC5AB1"/>
    <w:rsid w:val="00DC5FFF"/>
    <w:rsid w:val="00DC75F2"/>
    <w:rsid w:val="00DC7B37"/>
    <w:rsid w:val="00DD0862"/>
    <w:rsid w:val="00DD2717"/>
    <w:rsid w:val="00DD27A8"/>
    <w:rsid w:val="00DD3860"/>
    <w:rsid w:val="00DD399A"/>
    <w:rsid w:val="00DD4604"/>
    <w:rsid w:val="00DD5955"/>
    <w:rsid w:val="00DD5E5F"/>
    <w:rsid w:val="00DD6F1C"/>
    <w:rsid w:val="00DD71F4"/>
    <w:rsid w:val="00DD7CAC"/>
    <w:rsid w:val="00DD7E97"/>
    <w:rsid w:val="00DE02CD"/>
    <w:rsid w:val="00DE0551"/>
    <w:rsid w:val="00DE08F4"/>
    <w:rsid w:val="00DE0DEB"/>
    <w:rsid w:val="00DE1E05"/>
    <w:rsid w:val="00DE1E96"/>
    <w:rsid w:val="00DE1F9F"/>
    <w:rsid w:val="00DE2319"/>
    <w:rsid w:val="00DE25FA"/>
    <w:rsid w:val="00DE2A7B"/>
    <w:rsid w:val="00DE38EC"/>
    <w:rsid w:val="00DE3ED1"/>
    <w:rsid w:val="00DE479C"/>
    <w:rsid w:val="00DE4BCD"/>
    <w:rsid w:val="00DE5315"/>
    <w:rsid w:val="00DE6993"/>
    <w:rsid w:val="00DE6FC7"/>
    <w:rsid w:val="00DE700D"/>
    <w:rsid w:val="00DE72C6"/>
    <w:rsid w:val="00DE7D58"/>
    <w:rsid w:val="00DF007C"/>
    <w:rsid w:val="00DF0AA0"/>
    <w:rsid w:val="00DF107E"/>
    <w:rsid w:val="00DF11B8"/>
    <w:rsid w:val="00DF1328"/>
    <w:rsid w:val="00DF1543"/>
    <w:rsid w:val="00DF1FBD"/>
    <w:rsid w:val="00DF294C"/>
    <w:rsid w:val="00DF4331"/>
    <w:rsid w:val="00DF4AF2"/>
    <w:rsid w:val="00DF4BC2"/>
    <w:rsid w:val="00DF57E9"/>
    <w:rsid w:val="00DF599E"/>
    <w:rsid w:val="00DF5F3F"/>
    <w:rsid w:val="00DF7209"/>
    <w:rsid w:val="00DF7AC2"/>
    <w:rsid w:val="00DF7CAE"/>
    <w:rsid w:val="00DF7E1E"/>
    <w:rsid w:val="00E015BB"/>
    <w:rsid w:val="00E016DD"/>
    <w:rsid w:val="00E01850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754"/>
    <w:rsid w:val="00E06DFF"/>
    <w:rsid w:val="00E100FC"/>
    <w:rsid w:val="00E103FC"/>
    <w:rsid w:val="00E1087A"/>
    <w:rsid w:val="00E11902"/>
    <w:rsid w:val="00E11C33"/>
    <w:rsid w:val="00E121B5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23DF"/>
    <w:rsid w:val="00E225BE"/>
    <w:rsid w:val="00E229F1"/>
    <w:rsid w:val="00E23079"/>
    <w:rsid w:val="00E23091"/>
    <w:rsid w:val="00E23C75"/>
    <w:rsid w:val="00E23EF0"/>
    <w:rsid w:val="00E25414"/>
    <w:rsid w:val="00E25503"/>
    <w:rsid w:val="00E25B43"/>
    <w:rsid w:val="00E25CD3"/>
    <w:rsid w:val="00E25D3E"/>
    <w:rsid w:val="00E26061"/>
    <w:rsid w:val="00E261C4"/>
    <w:rsid w:val="00E265AA"/>
    <w:rsid w:val="00E26CE8"/>
    <w:rsid w:val="00E27BCD"/>
    <w:rsid w:val="00E3022C"/>
    <w:rsid w:val="00E3038C"/>
    <w:rsid w:val="00E30B53"/>
    <w:rsid w:val="00E313AC"/>
    <w:rsid w:val="00E31626"/>
    <w:rsid w:val="00E32F5C"/>
    <w:rsid w:val="00E3306D"/>
    <w:rsid w:val="00E34E8F"/>
    <w:rsid w:val="00E35A38"/>
    <w:rsid w:val="00E35DE3"/>
    <w:rsid w:val="00E35F01"/>
    <w:rsid w:val="00E363C0"/>
    <w:rsid w:val="00E365DD"/>
    <w:rsid w:val="00E37259"/>
    <w:rsid w:val="00E37641"/>
    <w:rsid w:val="00E377E2"/>
    <w:rsid w:val="00E37B51"/>
    <w:rsid w:val="00E37EA9"/>
    <w:rsid w:val="00E40039"/>
    <w:rsid w:val="00E40ABF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11E1"/>
    <w:rsid w:val="00E511E7"/>
    <w:rsid w:val="00E51A4F"/>
    <w:rsid w:val="00E51BF2"/>
    <w:rsid w:val="00E529D4"/>
    <w:rsid w:val="00E52CA9"/>
    <w:rsid w:val="00E53464"/>
    <w:rsid w:val="00E53532"/>
    <w:rsid w:val="00E53B3E"/>
    <w:rsid w:val="00E53DEF"/>
    <w:rsid w:val="00E53E5E"/>
    <w:rsid w:val="00E5465A"/>
    <w:rsid w:val="00E56481"/>
    <w:rsid w:val="00E5665F"/>
    <w:rsid w:val="00E56C80"/>
    <w:rsid w:val="00E60585"/>
    <w:rsid w:val="00E61097"/>
    <w:rsid w:val="00E611FB"/>
    <w:rsid w:val="00E614B0"/>
    <w:rsid w:val="00E623B0"/>
    <w:rsid w:val="00E62BBB"/>
    <w:rsid w:val="00E62C0E"/>
    <w:rsid w:val="00E63E45"/>
    <w:rsid w:val="00E63F93"/>
    <w:rsid w:val="00E64619"/>
    <w:rsid w:val="00E64ACA"/>
    <w:rsid w:val="00E65504"/>
    <w:rsid w:val="00E655B3"/>
    <w:rsid w:val="00E6562E"/>
    <w:rsid w:val="00E65F6B"/>
    <w:rsid w:val="00E65FEC"/>
    <w:rsid w:val="00E668CA"/>
    <w:rsid w:val="00E670C0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2FC1"/>
    <w:rsid w:val="00E732CA"/>
    <w:rsid w:val="00E737E0"/>
    <w:rsid w:val="00E7398B"/>
    <w:rsid w:val="00E73CE4"/>
    <w:rsid w:val="00E74B7F"/>
    <w:rsid w:val="00E74CE5"/>
    <w:rsid w:val="00E75963"/>
    <w:rsid w:val="00E76142"/>
    <w:rsid w:val="00E76491"/>
    <w:rsid w:val="00E76AE9"/>
    <w:rsid w:val="00E77160"/>
    <w:rsid w:val="00E773E3"/>
    <w:rsid w:val="00E80129"/>
    <w:rsid w:val="00E8087F"/>
    <w:rsid w:val="00E817C0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56"/>
    <w:rsid w:val="00E9342F"/>
    <w:rsid w:val="00E93D6A"/>
    <w:rsid w:val="00E94686"/>
    <w:rsid w:val="00E9533A"/>
    <w:rsid w:val="00E9620C"/>
    <w:rsid w:val="00EA01B9"/>
    <w:rsid w:val="00EA14B6"/>
    <w:rsid w:val="00EA14C4"/>
    <w:rsid w:val="00EA2C94"/>
    <w:rsid w:val="00EA34B8"/>
    <w:rsid w:val="00EA42C5"/>
    <w:rsid w:val="00EA4538"/>
    <w:rsid w:val="00EA4B25"/>
    <w:rsid w:val="00EA509D"/>
    <w:rsid w:val="00EA510E"/>
    <w:rsid w:val="00EA58DE"/>
    <w:rsid w:val="00EA75EB"/>
    <w:rsid w:val="00EB0EA8"/>
    <w:rsid w:val="00EB2FA3"/>
    <w:rsid w:val="00EB48E9"/>
    <w:rsid w:val="00EB612B"/>
    <w:rsid w:val="00EB64A7"/>
    <w:rsid w:val="00EB7ADB"/>
    <w:rsid w:val="00EC0262"/>
    <w:rsid w:val="00EC0498"/>
    <w:rsid w:val="00EC19A5"/>
    <w:rsid w:val="00EC2787"/>
    <w:rsid w:val="00EC2D03"/>
    <w:rsid w:val="00EC2D48"/>
    <w:rsid w:val="00EC2FC9"/>
    <w:rsid w:val="00EC506F"/>
    <w:rsid w:val="00EC55C4"/>
    <w:rsid w:val="00EC5CD0"/>
    <w:rsid w:val="00EC5E39"/>
    <w:rsid w:val="00EC6726"/>
    <w:rsid w:val="00EC6AAD"/>
    <w:rsid w:val="00EC7438"/>
    <w:rsid w:val="00EC74E6"/>
    <w:rsid w:val="00EC78B9"/>
    <w:rsid w:val="00EC7DFB"/>
    <w:rsid w:val="00ED0598"/>
    <w:rsid w:val="00ED1C1D"/>
    <w:rsid w:val="00ED1EC4"/>
    <w:rsid w:val="00ED29E9"/>
    <w:rsid w:val="00ED2FE5"/>
    <w:rsid w:val="00ED3241"/>
    <w:rsid w:val="00ED3462"/>
    <w:rsid w:val="00ED3618"/>
    <w:rsid w:val="00ED4192"/>
    <w:rsid w:val="00ED42C0"/>
    <w:rsid w:val="00ED584A"/>
    <w:rsid w:val="00ED68DA"/>
    <w:rsid w:val="00ED787C"/>
    <w:rsid w:val="00ED7C7B"/>
    <w:rsid w:val="00ED7CD7"/>
    <w:rsid w:val="00EE11D1"/>
    <w:rsid w:val="00EE2384"/>
    <w:rsid w:val="00EE29B5"/>
    <w:rsid w:val="00EE30BE"/>
    <w:rsid w:val="00EE310C"/>
    <w:rsid w:val="00EE3811"/>
    <w:rsid w:val="00EE3C43"/>
    <w:rsid w:val="00EE40F0"/>
    <w:rsid w:val="00EE47AF"/>
    <w:rsid w:val="00EE5507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2C04"/>
    <w:rsid w:val="00EF31B0"/>
    <w:rsid w:val="00EF4D61"/>
    <w:rsid w:val="00EF5367"/>
    <w:rsid w:val="00EF5387"/>
    <w:rsid w:val="00EF59AD"/>
    <w:rsid w:val="00EF5C12"/>
    <w:rsid w:val="00EF5D64"/>
    <w:rsid w:val="00EF645B"/>
    <w:rsid w:val="00EF64A9"/>
    <w:rsid w:val="00EF6CB6"/>
    <w:rsid w:val="00EF6DD9"/>
    <w:rsid w:val="00EF777D"/>
    <w:rsid w:val="00EF7BA0"/>
    <w:rsid w:val="00EF7F15"/>
    <w:rsid w:val="00F001A0"/>
    <w:rsid w:val="00F0074E"/>
    <w:rsid w:val="00F00BDE"/>
    <w:rsid w:val="00F00CEF"/>
    <w:rsid w:val="00F00E00"/>
    <w:rsid w:val="00F01AF6"/>
    <w:rsid w:val="00F023DB"/>
    <w:rsid w:val="00F02F91"/>
    <w:rsid w:val="00F030F1"/>
    <w:rsid w:val="00F0392D"/>
    <w:rsid w:val="00F044CD"/>
    <w:rsid w:val="00F048CD"/>
    <w:rsid w:val="00F04998"/>
    <w:rsid w:val="00F04BAD"/>
    <w:rsid w:val="00F04C30"/>
    <w:rsid w:val="00F057EA"/>
    <w:rsid w:val="00F05AC0"/>
    <w:rsid w:val="00F05E5D"/>
    <w:rsid w:val="00F070BD"/>
    <w:rsid w:val="00F0741F"/>
    <w:rsid w:val="00F076EC"/>
    <w:rsid w:val="00F078BF"/>
    <w:rsid w:val="00F07C6A"/>
    <w:rsid w:val="00F1050D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3A"/>
    <w:rsid w:val="00F15CB2"/>
    <w:rsid w:val="00F17069"/>
    <w:rsid w:val="00F17680"/>
    <w:rsid w:val="00F203D9"/>
    <w:rsid w:val="00F2051A"/>
    <w:rsid w:val="00F22453"/>
    <w:rsid w:val="00F22669"/>
    <w:rsid w:val="00F22782"/>
    <w:rsid w:val="00F22B59"/>
    <w:rsid w:val="00F22C91"/>
    <w:rsid w:val="00F22EE9"/>
    <w:rsid w:val="00F2390B"/>
    <w:rsid w:val="00F2401D"/>
    <w:rsid w:val="00F24177"/>
    <w:rsid w:val="00F246CB"/>
    <w:rsid w:val="00F25952"/>
    <w:rsid w:val="00F25B2E"/>
    <w:rsid w:val="00F2636F"/>
    <w:rsid w:val="00F263ED"/>
    <w:rsid w:val="00F269BA"/>
    <w:rsid w:val="00F27E9F"/>
    <w:rsid w:val="00F27F0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4DD6"/>
    <w:rsid w:val="00F35550"/>
    <w:rsid w:val="00F35C6B"/>
    <w:rsid w:val="00F364E9"/>
    <w:rsid w:val="00F37290"/>
    <w:rsid w:val="00F37B2F"/>
    <w:rsid w:val="00F408A8"/>
    <w:rsid w:val="00F42450"/>
    <w:rsid w:val="00F4286B"/>
    <w:rsid w:val="00F42C15"/>
    <w:rsid w:val="00F43288"/>
    <w:rsid w:val="00F4364E"/>
    <w:rsid w:val="00F43F9C"/>
    <w:rsid w:val="00F4407E"/>
    <w:rsid w:val="00F445CA"/>
    <w:rsid w:val="00F44703"/>
    <w:rsid w:val="00F45441"/>
    <w:rsid w:val="00F45556"/>
    <w:rsid w:val="00F45BBA"/>
    <w:rsid w:val="00F45C3A"/>
    <w:rsid w:val="00F45D36"/>
    <w:rsid w:val="00F45F5F"/>
    <w:rsid w:val="00F4639E"/>
    <w:rsid w:val="00F4640B"/>
    <w:rsid w:val="00F4735C"/>
    <w:rsid w:val="00F50A05"/>
    <w:rsid w:val="00F50C68"/>
    <w:rsid w:val="00F510A7"/>
    <w:rsid w:val="00F5167C"/>
    <w:rsid w:val="00F517B8"/>
    <w:rsid w:val="00F52A7E"/>
    <w:rsid w:val="00F52B9E"/>
    <w:rsid w:val="00F546DA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3D94"/>
    <w:rsid w:val="00F6410F"/>
    <w:rsid w:val="00F64C46"/>
    <w:rsid w:val="00F651FD"/>
    <w:rsid w:val="00F65537"/>
    <w:rsid w:val="00F669AF"/>
    <w:rsid w:val="00F669C2"/>
    <w:rsid w:val="00F66AFC"/>
    <w:rsid w:val="00F67B21"/>
    <w:rsid w:val="00F71180"/>
    <w:rsid w:val="00F7250B"/>
    <w:rsid w:val="00F7307C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1FDD"/>
    <w:rsid w:val="00F8231F"/>
    <w:rsid w:val="00F82C86"/>
    <w:rsid w:val="00F83DAD"/>
    <w:rsid w:val="00F84B4A"/>
    <w:rsid w:val="00F85859"/>
    <w:rsid w:val="00F861E3"/>
    <w:rsid w:val="00F86227"/>
    <w:rsid w:val="00F864C1"/>
    <w:rsid w:val="00F8676C"/>
    <w:rsid w:val="00F86FFB"/>
    <w:rsid w:val="00F9004A"/>
    <w:rsid w:val="00F9016C"/>
    <w:rsid w:val="00F905F6"/>
    <w:rsid w:val="00F912BB"/>
    <w:rsid w:val="00F9195A"/>
    <w:rsid w:val="00F924C6"/>
    <w:rsid w:val="00F9308B"/>
    <w:rsid w:val="00F93B23"/>
    <w:rsid w:val="00F94EFF"/>
    <w:rsid w:val="00F95277"/>
    <w:rsid w:val="00F953B7"/>
    <w:rsid w:val="00F957AC"/>
    <w:rsid w:val="00F95B18"/>
    <w:rsid w:val="00F95C77"/>
    <w:rsid w:val="00F96287"/>
    <w:rsid w:val="00FA0985"/>
    <w:rsid w:val="00FA186D"/>
    <w:rsid w:val="00FA1F3D"/>
    <w:rsid w:val="00FA25BB"/>
    <w:rsid w:val="00FA2880"/>
    <w:rsid w:val="00FA2AF8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066"/>
    <w:rsid w:val="00FA65AF"/>
    <w:rsid w:val="00FA6A3C"/>
    <w:rsid w:val="00FA71E9"/>
    <w:rsid w:val="00FB03EB"/>
    <w:rsid w:val="00FB0A04"/>
    <w:rsid w:val="00FB1101"/>
    <w:rsid w:val="00FB1DE4"/>
    <w:rsid w:val="00FB2D17"/>
    <w:rsid w:val="00FB4F3E"/>
    <w:rsid w:val="00FB58A1"/>
    <w:rsid w:val="00FB615B"/>
    <w:rsid w:val="00FB6CF3"/>
    <w:rsid w:val="00FC16E3"/>
    <w:rsid w:val="00FC1C6E"/>
    <w:rsid w:val="00FC1C75"/>
    <w:rsid w:val="00FC1F9E"/>
    <w:rsid w:val="00FC2325"/>
    <w:rsid w:val="00FC2651"/>
    <w:rsid w:val="00FC3305"/>
    <w:rsid w:val="00FC3357"/>
    <w:rsid w:val="00FC3484"/>
    <w:rsid w:val="00FC3B01"/>
    <w:rsid w:val="00FC3BCE"/>
    <w:rsid w:val="00FC3BFB"/>
    <w:rsid w:val="00FC3C8B"/>
    <w:rsid w:val="00FC4162"/>
    <w:rsid w:val="00FC4D95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9F0"/>
    <w:rsid w:val="00FD2504"/>
    <w:rsid w:val="00FD2A37"/>
    <w:rsid w:val="00FD336E"/>
    <w:rsid w:val="00FD345E"/>
    <w:rsid w:val="00FD379C"/>
    <w:rsid w:val="00FD3E98"/>
    <w:rsid w:val="00FD3EF6"/>
    <w:rsid w:val="00FD4282"/>
    <w:rsid w:val="00FD469F"/>
    <w:rsid w:val="00FD5663"/>
    <w:rsid w:val="00FD5B80"/>
    <w:rsid w:val="00FD7CAB"/>
    <w:rsid w:val="00FD7D9C"/>
    <w:rsid w:val="00FE0368"/>
    <w:rsid w:val="00FE1F53"/>
    <w:rsid w:val="00FE2872"/>
    <w:rsid w:val="00FE2B44"/>
    <w:rsid w:val="00FE2CF0"/>
    <w:rsid w:val="00FE2D01"/>
    <w:rsid w:val="00FE3C03"/>
    <w:rsid w:val="00FE432C"/>
    <w:rsid w:val="00FE455D"/>
    <w:rsid w:val="00FE4FD9"/>
    <w:rsid w:val="00FE5660"/>
    <w:rsid w:val="00FE5826"/>
    <w:rsid w:val="00FE5933"/>
    <w:rsid w:val="00FE66CF"/>
    <w:rsid w:val="00FE6A6A"/>
    <w:rsid w:val="00FE7006"/>
    <w:rsid w:val="00FE71EE"/>
    <w:rsid w:val="00FE72AD"/>
    <w:rsid w:val="00FE7D66"/>
    <w:rsid w:val="00FE7F86"/>
    <w:rsid w:val="00FF0369"/>
    <w:rsid w:val="00FF0A82"/>
    <w:rsid w:val="00FF198F"/>
    <w:rsid w:val="00FF1AC2"/>
    <w:rsid w:val="00FF1F35"/>
    <w:rsid w:val="00FF2C0E"/>
    <w:rsid w:val="00FF3B9A"/>
    <w:rsid w:val="00FF4B12"/>
    <w:rsid w:val="00FF4C22"/>
    <w:rsid w:val="00FF55B4"/>
    <w:rsid w:val="00FF5CB2"/>
    <w:rsid w:val="00FF6488"/>
    <w:rsid w:val="00FF6CE9"/>
    <w:rsid w:val="00FF7870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C12637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C1263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  <w:style w:type="paragraph" w:customStyle="1" w:styleId="CharCharCharCharCharCharCharCharCharCharCharCharCharCarCarCharCharCharCarCar0">
    <w:name w:val="Char Char Char Char (文字) (文字) Char Char Char Char Char Char Char Char Char Car Car Char Char Char Car Car"/>
    <w:semiHidden/>
    <w:rsid w:val="000D6F6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rmalIndentChar">
    <w:name w:val="Normal Indent Char"/>
    <w:link w:val="NormalIndent0"/>
    <w:rsid w:val="000D6F6B"/>
    <w:rPr>
      <w:rFonts w:ascii="Palatino" w:eastAsia="Arial" w:hAnsi="Palatino"/>
      <w:lang w:eastAsia="ja-JP"/>
    </w:rPr>
  </w:style>
  <w:style w:type="paragraph" w:customStyle="1" w:styleId="bulletlevel1">
    <w:name w:val="bullet level 1"/>
    <w:basedOn w:val="txt"/>
    <w:qFormat/>
    <w:rsid w:val="00483A1B"/>
    <w:pPr>
      <w:numPr>
        <w:ilvl w:val="0"/>
        <w:numId w:val="36"/>
      </w:numPr>
    </w:pPr>
  </w:style>
  <w:style w:type="paragraph" w:customStyle="1" w:styleId="bulletlevel2">
    <w:name w:val="bullet level 2"/>
    <w:basedOn w:val="txt"/>
    <w:link w:val="bulletlevel2Char"/>
    <w:qFormat/>
    <w:rsid w:val="00483A1B"/>
    <w:pPr>
      <w:numPr>
        <w:ilvl w:val="1"/>
        <w:numId w:val="36"/>
      </w:numPr>
    </w:pPr>
  </w:style>
  <w:style w:type="character" w:customStyle="1" w:styleId="bulletlevel2Char">
    <w:name w:val="bullet level 2 Char"/>
    <w:basedOn w:val="txt0"/>
    <w:link w:val="bulletlevel2"/>
    <w:rsid w:val="00483A1B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E8803-B471-4B2D-93B6-0C260FE5B4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70577F-68ED-47A3-96FD-9D044CBB393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D4FD4AD-14D6-4646-B3D4-EFC796684A1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809790B-4065-42F5-A004-575A29DE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1258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Jelinek</dc:creator>
  <cp:keywords/>
  <cp:lastModifiedBy>Milan Jelinek</cp:lastModifiedBy>
  <cp:revision>3</cp:revision>
  <cp:lastPrinted>2021-01-26T11:14:00Z</cp:lastPrinted>
  <dcterms:created xsi:type="dcterms:W3CDTF">2023-03-31T11:17:00Z</dcterms:created>
  <dcterms:modified xsi:type="dcterms:W3CDTF">2023-03-31T11:18:00Z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